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9B9D0" w14:textId="77777777" w:rsidR="000F3170" w:rsidRDefault="000F3170" w:rsidP="000F3170">
      <w:pPr>
        <w:pStyle w:val="Title"/>
        <w:rPr>
          <w:rStyle w:val="Strong"/>
          <w:rFonts w:ascii="Avenir Next LT Pro Demi" w:hAnsi="Avenir Next LT Pro Demi"/>
          <w:bCs w:val="0"/>
          <w:color w:val="2A3578"/>
          <w:sz w:val="52"/>
        </w:rPr>
      </w:pPr>
      <w:r w:rsidRPr="000F3170">
        <w:t>SPIRIT-LED for mission</w:t>
      </w:r>
    </w:p>
    <w:p w14:paraId="3CFC03CB" w14:textId="34F6C6E2" w:rsidR="00DC54DC" w:rsidRDefault="00DC54DC" w:rsidP="00492B34">
      <w:pPr>
        <w:rPr>
          <w:rFonts w:cs="TTCommons-Regular"/>
          <w:color w:val="414141"/>
          <w:szCs w:val="24"/>
        </w:rPr>
      </w:pPr>
      <w:r w:rsidRPr="00782AB6">
        <w:rPr>
          <w:rStyle w:val="Strong"/>
        </w:rPr>
        <w:t>Main point:</w:t>
      </w:r>
      <w:r w:rsidRPr="6DD23901">
        <w:rPr>
          <w:rFonts w:cs="TTCommons-ExtraBold"/>
          <w:b/>
          <w:bCs/>
          <w:color w:val="3A4F8C"/>
          <w:szCs w:val="24"/>
        </w:rPr>
        <w:t xml:space="preserve"> </w:t>
      </w:r>
      <w:r w:rsidR="00782AB6">
        <w:rPr>
          <w:rFonts w:cs="TTCommons-ExtraBold"/>
          <w:b/>
          <w:bCs/>
          <w:color w:val="3A4F8C"/>
          <w:szCs w:val="24"/>
        </w:rPr>
        <w:tab/>
      </w:r>
      <w:r w:rsidR="00782AB6">
        <w:rPr>
          <w:rFonts w:cs="TTCommons-ExtraBold"/>
          <w:b/>
          <w:bCs/>
          <w:color w:val="3A4F8C"/>
          <w:szCs w:val="24"/>
        </w:rPr>
        <w:tab/>
      </w:r>
      <w:r w:rsidR="003A27EB" w:rsidRPr="003A27EB">
        <w:t>We must listen, discern and go.</w:t>
      </w:r>
      <w:r w:rsidR="00782AB6">
        <w:rPr>
          <w:rFonts w:cs="TTCommons-Regular"/>
          <w:color w:val="414141"/>
          <w:szCs w:val="24"/>
        </w:rPr>
        <w:br/>
      </w:r>
      <w:r w:rsidRPr="00782AB6">
        <w:rPr>
          <w:rStyle w:val="Strong"/>
        </w:rPr>
        <w:t>Key question:</w:t>
      </w:r>
      <w:r w:rsidRPr="6DD23901">
        <w:rPr>
          <w:rFonts w:cs="TTCommons-ExtraBold"/>
          <w:b/>
          <w:bCs/>
          <w:color w:val="3A4F8C"/>
          <w:szCs w:val="24"/>
        </w:rPr>
        <w:t xml:space="preserve"> </w:t>
      </w:r>
      <w:r w:rsidR="00782AB6">
        <w:rPr>
          <w:rFonts w:cs="TTCommons-ExtraBold"/>
          <w:b/>
          <w:bCs/>
          <w:color w:val="3A4F8C"/>
          <w:szCs w:val="24"/>
        </w:rPr>
        <w:tab/>
      </w:r>
      <w:r w:rsidR="00670FD1" w:rsidRPr="00670FD1">
        <w:t>How can we be Spirit-led for mission?</w:t>
      </w:r>
      <w:r w:rsidR="00782AB6">
        <w:rPr>
          <w:rFonts w:cs="TTCommons-Regular"/>
          <w:color w:val="414141"/>
          <w:szCs w:val="24"/>
        </w:rPr>
        <w:br/>
      </w:r>
      <w:r w:rsidRPr="00782AB6">
        <w:rPr>
          <w:rStyle w:val="Strong"/>
        </w:rPr>
        <w:t>Key verse:</w:t>
      </w:r>
      <w:r w:rsidRPr="335E1115">
        <w:rPr>
          <w:rFonts w:cs="TTCommons-ExtraBold"/>
          <w:b/>
          <w:bCs/>
          <w:color w:val="3A4F8C"/>
          <w:szCs w:val="24"/>
        </w:rPr>
        <w:t xml:space="preserve"> </w:t>
      </w:r>
      <w:r w:rsidR="00782AB6">
        <w:rPr>
          <w:rFonts w:cs="TTCommons-ExtraBold"/>
          <w:b/>
          <w:bCs/>
          <w:color w:val="3A4F8C"/>
          <w:szCs w:val="24"/>
        </w:rPr>
        <w:tab/>
      </w:r>
      <w:r w:rsidR="00782AB6">
        <w:rPr>
          <w:rFonts w:cs="TTCommons-ExtraBold"/>
          <w:b/>
          <w:bCs/>
          <w:color w:val="3A4F8C"/>
          <w:szCs w:val="24"/>
        </w:rPr>
        <w:tab/>
      </w:r>
      <w:r w:rsidR="00D76F70" w:rsidRPr="00D76F70">
        <w:t>Acts 8:26–40</w:t>
      </w:r>
    </w:p>
    <w:tbl>
      <w:tblPr>
        <w:tblStyle w:val="TableGrid"/>
        <w:tblW w:w="10207" w:type="dxa"/>
        <w:tblInd w:w="-147"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600" w:firstRow="0" w:lastRow="0" w:firstColumn="0" w:lastColumn="0" w:noHBand="1" w:noVBand="1"/>
      </w:tblPr>
      <w:tblGrid>
        <w:gridCol w:w="2040"/>
        <w:gridCol w:w="8167"/>
      </w:tblGrid>
      <w:tr w:rsidR="00905268" w:rsidRPr="005103EF" w14:paraId="68B1A1DA" w14:textId="77777777" w:rsidTr="00814D9F">
        <w:trPr>
          <w:trHeight w:val="50"/>
        </w:trPr>
        <w:tc>
          <w:tcPr>
            <w:tcW w:w="2040" w:type="dxa"/>
          </w:tcPr>
          <w:p w14:paraId="2B2A63DB" w14:textId="77777777" w:rsidR="00905268" w:rsidRPr="006A20AA" w:rsidRDefault="00905268" w:rsidP="00905268">
            <w:pPr>
              <w:pStyle w:val="Heading5"/>
              <w:spacing w:before="0"/>
              <w:rPr>
                <w:rFonts w:cs="Arial"/>
                <w:bCs/>
                <w:color w:val="223279"/>
                <w:szCs w:val="24"/>
              </w:rPr>
            </w:pPr>
            <w:bookmarkStart w:id="0" w:name="_Hlk153807711"/>
            <w:r w:rsidRPr="00126CD2">
              <w:t>Introduction</w:t>
            </w:r>
          </w:p>
          <w:p w14:paraId="14458B9F" w14:textId="77777777" w:rsidR="00905268" w:rsidRPr="005103EF" w:rsidRDefault="00905268" w:rsidP="00905268">
            <w:pPr>
              <w:spacing w:line="300" w:lineRule="auto"/>
              <w:rPr>
                <w:rFonts w:cs="Arial"/>
                <w:i/>
                <w:szCs w:val="24"/>
              </w:rPr>
            </w:pPr>
          </w:p>
        </w:tc>
        <w:tc>
          <w:tcPr>
            <w:tcW w:w="8167" w:type="dxa"/>
          </w:tcPr>
          <w:p w14:paraId="515EA7DA" w14:textId="5ACCED20" w:rsidR="00905268" w:rsidRPr="00905268" w:rsidRDefault="00905268" w:rsidP="00905268">
            <w:r w:rsidRPr="00905268">
              <w:t>Have you ever had an inner nudge to do something but resisted it? Then, later, you found out why you should have done it? Many of us will have experienced that.</w:t>
            </w:r>
          </w:p>
          <w:p w14:paraId="19B81D88" w14:textId="6F1FA54C" w:rsidR="00905268" w:rsidRPr="00905268" w:rsidRDefault="00905268" w:rsidP="00905268">
            <w:r w:rsidRPr="00905268">
              <w:t xml:space="preserve">Or maybe you went with the inner nudge. Maybe you contacted a friend, and when you contacted them, they said they were having a real struggle. And you realised that you called them at just the right time. </w:t>
            </w:r>
          </w:p>
          <w:p w14:paraId="21EBEFB9" w14:textId="20F1F378" w:rsidR="00905268" w:rsidRPr="00905268" w:rsidRDefault="00905268" w:rsidP="00905268">
            <w:r w:rsidRPr="00905268">
              <w:t>These are common, everyday experiences. And they are one example of people being led by the Spirit of God. They are just a simple illustration of how we can be Spirit-led.</w:t>
            </w:r>
          </w:p>
          <w:p w14:paraId="1E41CF36" w14:textId="342C0B02" w:rsidR="00905268" w:rsidRPr="00905268" w:rsidRDefault="00905268" w:rsidP="00905268">
            <w:r w:rsidRPr="00905268">
              <w:t>The Salvation Army in Australia has set itself to be Spirit-led. Our leader, Commissioner Miriam Gluyas, is saying this is what we are about: ‘Jesus-centred, Spirit-led, and hope-revealed'.</w:t>
            </w:r>
          </w:p>
          <w:p w14:paraId="516F62AE" w14:textId="1DA1FBAC" w:rsidR="00905268" w:rsidRPr="00905268" w:rsidRDefault="00905268" w:rsidP="00905268">
            <w:r w:rsidRPr="00905268">
              <w:t>I want to talk with you today about being a Spirit-led individual. And, also, being a Spirit-led church.</w:t>
            </w:r>
          </w:p>
          <w:p w14:paraId="0CA42791" w14:textId="5ABBB5BE" w:rsidR="00905268" w:rsidRPr="00905268" w:rsidRDefault="00905268" w:rsidP="00905268">
            <w:r w:rsidRPr="00905268">
              <w:t>This is a tremendously exciting dimension of life. If you are not yet following Jesus, I promise you this is a fantastic opportunity. You can be a Spirit-led person. You can be led by the Spirit of God.</w:t>
            </w:r>
          </w:p>
          <w:p w14:paraId="4906854E" w14:textId="1A0D9A08" w:rsidR="00905268" w:rsidRPr="00905268" w:rsidRDefault="00905268" w:rsidP="00905268">
            <w:r w:rsidRPr="00905268">
              <w:t>If you follow Jesus, this is a vital dimension of life. It is part of God’s plan for a Christian. And for his people.</w:t>
            </w:r>
          </w:p>
          <w:p w14:paraId="69B7210D" w14:textId="77777777" w:rsidR="00905268" w:rsidRDefault="00905268" w:rsidP="00905268">
            <w:r w:rsidRPr="00905268">
              <w:t>So, let’s think about being Spirit-led.</w:t>
            </w:r>
          </w:p>
          <w:p w14:paraId="7ADA0738" w14:textId="2623466B" w:rsidR="00905268" w:rsidRPr="00905268" w:rsidRDefault="00905268" w:rsidP="00905268">
            <w:r w:rsidRPr="00905268">
              <w:t xml:space="preserve">Let’s listen to the Bible. </w:t>
            </w:r>
            <w:bookmarkStart w:id="1" w:name="_Int_8DS30G4W"/>
            <w:r w:rsidRPr="00905268">
              <w:t>In particular, to</w:t>
            </w:r>
            <w:bookmarkEnd w:id="1"/>
            <w:r w:rsidRPr="00905268">
              <w:t xml:space="preserve"> the story of something which happened in the early days of the Christian church.</w:t>
            </w:r>
          </w:p>
          <w:p w14:paraId="456150DD" w14:textId="088D03F6" w:rsidR="00905268" w:rsidRPr="00905268" w:rsidRDefault="00905268" w:rsidP="00905268">
            <w:r w:rsidRPr="00905268">
              <w:t>This event happened not that long after Jesus was crucified and raised to life. It was not long after God poured out his Holy Spirit on the day of Pentecost. These were big days. God was on the move. God was doing a new thing. God was bringing salvation to all kinds of people.</w:t>
            </w:r>
          </w:p>
          <w:p w14:paraId="7F7939F6" w14:textId="41680534" w:rsidR="00905268" w:rsidRPr="00905268" w:rsidRDefault="00905268" w:rsidP="00905268">
            <w:r w:rsidRPr="00905268">
              <w:t>I am going to read the story as it is told in Acts chapter 8. I’m going to read from the Plain English Version. This translation was done with and for Australian Aboriginal people.</w:t>
            </w:r>
          </w:p>
        </w:tc>
      </w:tr>
      <w:tr w:rsidR="00CB38C6" w:rsidRPr="005103EF" w14:paraId="30769015" w14:textId="77777777" w:rsidTr="00814D9F">
        <w:trPr>
          <w:trHeight w:val="50"/>
        </w:trPr>
        <w:tc>
          <w:tcPr>
            <w:tcW w:w="2040" w:type="dxa"/>
          </w:tcPr>
          <w:p w14:paraId="019B2268" w14:textId="5EC9FD74" w:rsidR="00DC54DC" w:rsidRPr="006A20AA" w:rsidRDefault="003C4927" w:rsidP="005679D7">
            <w:pPr>
              <w:pStyle w:val="Heading5"/>
              <w:spacing w:before="0"/>
            </w:pPr>
            <w:r w:rsidRPr="003C4927">
              <w:t>Scripture reading (Acts 8:26–40)</w:t>
            </w:r>
          </w:p>
        </w:tc>
        <w:tc>
          <w:tcPr>
            <w:tcW w:w="8167" w:type="dxa"/>
            <w:shd w:val="clear" w:color="auto" w:fill="auto"/>
          </w:tcPr>
          <w:p w14:paraId="250C3A6A" w14:textId="1A993059" w:rsidR="00573708" w:rsidRPr="00573708" w:rsidRDefault="00573708" w:rsidP="00573708">
            <w:pPr>
              <w:rPr>
                <w:i/>
                <w:iCs/>
              </w:rPr>
            </w:pPr>
            <w:r w:rsidRPr="00573708">
              <w:rPr>
                <w:i/>
                <w:iCs/>
              </w:rPr>
              <w:t xml:space="preserve">While Philip was in Samaria, one of God’s angel messengers came to him and said, “Get up, and go south along the desert road, you know, the road that goes from Jerusalem to the town called Gaza.” </w:t>
            </w:r>
          </w:p>
          <w:p w14:paraId="1A2351EC" w14:textId="2693C364" w:rsidR="00573708" w:rsidRPr="00573708" w:rsidRDefault="00573708" w:rsidP="00573708">
            <w:pPr>
              <w:rPr>
                <w:i/>
                <w:iCs/>
              </w:rPr>
            </w:pPr>
            <w:r w:rsidRPr="00573708">
              <w:rPr>
                <w:i/>
                <w:iCs/>
              </w:rPr>
              <w:t xml:space="preserve">So Philip got up, and he started to go along that road, and he saw a man from Ethiopia country sitting in a trailer, and horses were pulling the trailer along that road. He was the sort of man that couldn’t have any kids. He worked for an important woman called Candace. She was the big boss over Ethiopia. That man was one of her important workers. He looked after all her money. But he had a break from that work and went to Jerusalem to show respect to God, and then he started to go back home along that road. </w:t>
            </w:r>
          </w:p>
          <w:p w14:paraId="580A9297" w14:textId="77777777" w:rsidR="00573708" w:rsidRPr="00573708" w:rsidRDefault="00573708" w:rsidP="00573708">
            <w:pPr>
              <w:rPr>
                <w:i/>
                <w:iCs/>
              </w:rPr>
            </w:pPr>
            <w:r w:rsidRPr="00573708">
              <w:rPr>
                <w:i/>
                <w:iCs/>
              </w:rPr>
              <w:t>Philip saw him sitting in his trailer, and he was reading God’s book. He was reading the part that Isaiah wrote a long time ago. Isaiah was one of God’s men that told people God’s messages.</w:t>
            </w:r>
          </w:p>
          <w:p w14:paraId="3651E727" w14:textId="5D4D1451" w:rsidR="00573708" w:rsidRPr="00573708" w:rsidRDefault="00573708" w:rsidP="00573708">
            <w:pPr>
              <w:rPr>
                <w:i/>
                <w:iCs/>
              </w:rPr>
            </w:pPr>
            <w:r w:rsidRPr="00573708">
              <w:rPr>
                <w:i/>
                <w:iCs/>
              </w:rPr>
              <w:t>Then the Holy Spirit said to Philip, “Catch up with that trailer and walk along beside it.”</w:t>
            </w:r>
          </w:p>
          <w:p w14:paraId="2B7F6588" w14:textId="4DB18643" w:rsidR="00573708" w:rsidRPr="00573708" w:rsidRDefault="00573708" w:rsidP="00573708">
            <w:pPr>
              <w:rPr>
                <w:i/>
                <w:iCs/>
              </w:rPr>
            </w:pPr>
            <w:r w:rsidRPr="00573708">
              <w:rPr>
                <w:i/>
                <w:iCs/>
              </w:rPr>
              <w:t>So Philip ran up close to the trailer, and when he was beside it, he heard that man reading from the words that Isaiah wrote in God’s book. Philip asked him, “Can you understand that book you are reading?”</w:t>
            </w:r>
          </w:p>
          <w:p w14:paraId="5166ECFE" w14:textId="77777777" w:rsidR="00573708" w:rsidRPr="00573708" w:rsidRDefault="00573708" w:rsidP="00573708">
            <w:pPr>
              <w:rPr>
                <w:i/>
                <w:iCs/>
              </w:rPr>
            </w:pPr>
            <w:r w:rsidRPr="00573708">
              <w:rPr>
                <w:i/>
                <w:iCs/>
              </w:rPr>
              <w:t>The Ethiopian man said, “No, I can’t understand it. I need somebody to help me.” Then he asked Philip to climb up into the trailer and sit beside him. He was reading these words in God’s book,</w:t>
            </w:r>
          </w:p>
          <w:p w14:paraId="0FE64FA3" w14:textId="088D8B5F" w:rsidR="00E95897" w:rsidRPr="00E95897" w:rsidRDefault="00573708" w:rsidP="00E95897">
            <w:pPr>
              <w:rPr>
                <w:rFonts w:eastAsia="Avenir Next LT Pro" w:cs="Avenir Next LT Pro"/>
                <w:i/>
                <w:iCs/>
                <w:szCs w:val="24"/>
              </w:rPr>
            </w:pPr>
            <w:r w:rsidRPr="00573708">
              <w:rPr>
                <w:i/>
                <w:iCs/>
              </w:rPr>
              <w:t>“Some people took him away to kill him,</w:t>
            </w:r>
            <w:r w:rsidRPr="00573708">
              <w:rPr>
                <w:i/>
                <w:iCs/>
              </w:rPr>
              <w:br/>
            </w:r>
            <w:r w:rsidRPr="00573708">
              <w:rPr>
                <w:i/>
                <w:iCs/>
              </w:rPr>
              <w:t>just like men take a sheep away to kill it,</w:t>
            </w:r>
            <w:r w:rsidRPr="00573708">
              <w:rPr>
                <w:i/>
                <w:iCs/>
              </w:rPr>
              <w:br/>
            </w:r>
            <w:r w:rsidRPr="00573708">
              <w:rPr>
                <w:i/>
                <w:iCs/>
              </w:rPr>
              <w:t>but he was quiet and didn’t say anything.</w:t>
            </w:r>
            <w:r w:rsidR="00E95897">
              <w:rPr>
                <w:i/>
                <w:iCs/>
              </w:rPr>
              <w:br/>
            </w:r>
            <w:r w:rsidR="00E95897" w:rsidRPr="00E95897">
              <w:rPr>
                <w:rFonts w:eastAsia="Avenir Next LT Pro" w:cs="Avenir Next LT Pro"/>
                <w:i/>
                <w:iCs/>
                <w:szCs w:val="24"/>
              </w:rPr>
              <w:t>You know that a sheep is quiet,</w:t>
            </w:r>
            <w:r w:rsidR="00E95897">
              <w:rPr>
                <w:rFonts w:eastAsia="Avenir Next LT Pro" w:cs="Avenir Next LT Pro"/>
                <w:i/>
                <w:iCs/>
                <w:szCs w:val="24"/>
              </w:rPr>
              <w:br/>
            </w:r>
            <w:r w:rsidR="00E95897" w:rsidRPr="00E95897">
              <w:rPr>
                <w:rFonts w:eastAsia="Avenir Next LT Pro" w:cs="Avenir Next LT Pro"/>
                <w:i/>
                <w:iCs/>
                <w:szCs w:val="24"/>
              </w:rPr>
              <w:t>and it doesn’t make a noise while men cut off all its wool,</w:t>
            </w:r>
            <w:r w:rsidR="00E95897">
              <w:rPr>
                <w:rFonts w:eastAsia="Avenir Next LT Pro" w:cs="Avenir Next LT Pro"/>
                <w:i/>
                <w:iCs/>
                <w:szCs w:val="24"/>
              </w:rPr>
              <w:br/>
            </w:r>
            <w:r w:rsidR="00E95897" w:rsidRPr="00E95897">
              <w:rPr>
                <w:rFonts w:eastAsia="Avenir Next LT Pro" w:cs="Avenir Next LT Pro"/>
                <w:i/>
                <w:iCs/>
                <w:szCs w:val="24"/>
              </w:rPr>
              <w:t>well, he was quiet, just like that.</w:t>
            </w:r>
            <w:r w:rsidR="00E95897">
              <w:rPr>
                <w:rFonts w:eastAsia="Avenir Next LT Pro" w:cs="Avenir Next LT Pro"/>
                <w:i/>
                <w:iCs/>
                <w:szCs w:val="24"/>
              </w:rPr>
              <w:br/>
            </w:r>
            <w:r w:rsidR="00E95897" w:rsidRPr="00E95897">
              <w:rPr>
                <w:rFonts w:eastAsia="Avenir Next LT Pro" w:cs="Avenir Next LT Pro"/>
                <w:i/>
                <w:iCs/>
                <w:szCs w:val="24"/>
              </w:rPr>
              <w:t>Men shamed him, and they didn’t give him a proper trial in court.</w:t>
            </w:r>
            <w:r w:rsidR="00E95897">
              <w:rPr>
                <w:rFonts w:eastAsia="Avenir Next LT Pro" w:cs="Avenir Next LT Pro"/>
                <w:i/>
                <w:iCs/>
                <w:szCs w:val="24"/>
              </w:rPr>
              <w:br/>
            </w:r>
            <w:r w:rsidR="00E95897" w:rsidRPr="00E95897">
              <w:rPr>
                <w:rFonts w:eastAsia="Avenir Next LT Pro" w:cs="Avenir Next LT Pro"/>
                <w:i/>
                <w:iCs/>
                <w:szCs w:val="24"/>
              </w:rPr>
              <w:t>Then they killed him, so now he can’t have any kids.”</w:t>
            </w:r>
          </w:p>
          <w:p w14:paraId="7217819D" w14:textId="117926C4" w:rsidR="00E95897" w:rsidRPr="00E95897" w:rsidRDefault="00E95897" w:rsidP="00E95897">
            <w:pPr>
              <w:rPr>
                <w:rFonts w:eastAsia="Avenir Next LT Pro" w:cs="Avenir Next LT Pro"/>
                <w:i/>
                <w:iCs/>
                <w:szCs w:val="24"/>
              </w:rPr>
            </w:pPr>
            <w:r w:rsidRPr="00E95897">
              <w:rPr>
                <w:rFonts w:eastAsia="Avenir Next LT Pro" w:cs="Avenir Next LT Pro"/>
                <w:i/>
                <w:iCs/>
                <w:szCs w:val="24"/>
              </w:rPr>
              <w:t>And the Ethiopian man said to Philip, “Who was Isaiah talking about? Was he talking about himself or somebody else?”</w:t>
            </w:r>
          </w:p>
          <w:p w14:paraId="0AD45508" w14:textId="77777777" w:rsidR="00E95897" w:rsidRPr="00E95897" w:rsidRDefault="00E95897" w:rsidP="00E95897">
            <w:pPr>
              <w:rPr>
                <w:rFonts w:eastAsia="Avenir Next LT Pro" w:cs="Avenir Next LT Pro"/>
                <w:i/>
                <w:iCs/>
                <w:szCs w:val="24"/>
              </w:rPr>
            </w:pPr>
            <w:r w:rsidRPr="00E95897">
              <w:rPr>
                <w:rFonts w:eastAsia="Avenir Next LT Pro" w:cs="Avenir Next LT Pro"/>
                <w:i/>
                <w:iCs/>
                <w:szCs w:val="24"/>
              </w:rPr>
              <w:t>Then Philip told him that Isaiah was talking about Jesus. And he kept on talking, and he told that Ethiopian man the good news about Jesus.</w:t>
            </w:r>
          </w:p>
          <w:p w14:paraId="57663FA1" w14:textId="1F6C1DAA" w:rsidR="00E95897" w:rsidRPr="00E95897" w:rsidRDefault="00E95897" w:rsidP="00E95897">
            <w:pPr>
              <w:rPr>
                <w:rFonts w:eastAsia="Avenir Next LT Pro" w:cs="Avenir Next LT Pro"/>
                <w:i/>
                <w:iCs/>
                <w:szCs w:val="24"/>
              </w:rPr>
            </w:pPr>
            <w:r w:rsidRPr="00E95897">
              <w:rPr>
                <w:rFonts w:eastAsia="Avenir Next LT Pro" w:cs="Avenir Next LT Pro"/>
                <w:i/>
                <w:iCs/>
                <w:szCs w:val="24"/>
              </w:rPr>
              <w:t>They kept going along the road, and they came to some water. The Ethiopian man said, “Look, there is some water. I want you to baptise me now.” Then he told the man that was controlling the horses to stop. And the Ethiopian man and Philip went down into the water, and Philip baptised the Ethiopian man.</w:t>
            </w:r>
          </w:p>
          <w:p w14:paraId="6841696E" w14:textId="08A3E799" w:rsidR="00DC54DC" w:rsidRPr="00573708" w:rsidRDefault="00E95897" w:rsidP="00E95897">
            <w:pPr>
              <w:rPr>
                <w:rFonts w:eastAsia="Avenir Next LT Pro" w:cs="Avenir Next LT Pro"/>
                <w:i/>
                <w:iCs/>
                <w:szCs w:val="24"/>
              </w:rPr>
            </w:pPr>
            <w:r w:rsidRPr="00E95897">
              <w:rPr>
                <w:rFonts w:eastAsia="Avenir Next LT Pro" w:cs="Avenir Next LT Pro"/>
                <w:i/>
                <w:iCs/>
                <w:szCs w:val="24"/>
              </w:rPr>
              <w:t>After they came up out of the water, the Holy Spirit quickly took Philip away. The Ethiopian man never saw him again, but he was really happy, and he kept going on his way home.</w:t>
            </w:r>
          </w:p>
        </w:tc>
      </w:tr>
      <w:tr w:rsidR="00CB38C6" w:rsidRPr="005103EF" w14:paraId="096FC5E5" w14:textId="77777777" w:rsidTr="00814D9F">
        <w:trPr>
          <w:trHeight w:val="50"/>
        </w:trPr>
        <w:tc>
          <w:tcPr>
            <w:tcW w:w="2040" w:type="dxa"/>
          </w:tcPr>
          <w:p w14:paraId="4F82376A" w14:textId="2ADC9430" w:rsidR="00DC54DC" w:rsidRPr="006A1086" w:rsidRDefault="005B4DF3" w:rsidP="005679D7">
            <w:pPr>
              <w:pStyle w:val="Heading5"/>
              <w:spacing w:before="0"/>
            </w:pPr>
            <w:r>
              <w:br/>
            </w:r>
            <w:r w:rsidR="00902F7C" w:rsidRPr="00902F7C">
              <w:t>Transition</w:t>
            </w:r>
            <w:r>
              <w:br/>
            </w:r>
          </w:p>
        </w:tc>
        <w:tc>
          <w:tcPr>
            <w:tcW w:w="8167" w:type="dxa"/>
          </w:tcPr>
          <w:p w14:paraId="5200F2CF" w14:textId="1700F335" w:rsidR="00DC54DC" w:rsidRPr="005B4DF3" w:rsidRDefault="00F57513" w:rsidP="005B4DF3">
            <w:r>
              <w:br/>
            </w:r>
            <w:r w:rsidR="005B4DF3" w:rsidRPr="005B4DF3">
              <w:t>That story tells us at least three things. Here are three truths it teaches us.</w:t>
            </w:r>
          </w:p>
        </w:tc>
      </w:tr>
      <w:tr w:rsidR="00CB38C6" w:rsidRPr="0034702A" w14:paraId="0D7DAD35" w14:textId="77777777" w:rsidTr="00814D9F">
        <w:trPr>
          <w:trHeight w:val="50"/>
        </w:trPr>
        <w:tc>
          <w:tcPr>
            <w:tcW w:w="2040" w:type="dxa"/>
          </w:tcPr>
          <w:p w14:paraId="5BD9CC58" w14:textId="678E680C" w:rsidR="00DC54DC" w:rsidRPr="0034702A" w:rsidRDefault="00E24750" w:rsidP="005679D7">
            <w:pPr>
              <w:pStyle w:val="Heading5"/>
              <w:spacing w:before="0"/>
              <w:rPr>
                <w:shd w:val="clear" w:color="auto" w:fill="FFFFCC"/>
              </w:rPr>
            </w:pPr>
            <w:r w:rsidRPr="00E24750">
              <w:t>1. God is on his mission</w:t>
            </w:r>
          </w:p>
        </w:tc>
        <w:tc>
          <w:tcPr>
            <w:tcW w:w="8167" w:type="dxa"/>
          </w:tcPr>
          <w:p w14:paraId="602864C9" w14:textId="77777777" w:rsidR="00736D48" w:rsidRDefault="00736D48" w:rsidP="005D6B1B">
            <w:pPr>
              <w:pStyle w:val="ListParagraph"/>
              <w:numPr>
                <w:ilvl w:val="0"/>
                <w:numId w:val="10"/>
              </w:numPr>
              <w:rPr>
                <w:lang w:eastAsia="en-AU"/>
              </w:rPr>
            </w:pPr>
            <w:r>
              <w:rPr>
                <w:lang w:eastAsia="en-AU"/>
              </w:rPr>
              <w:t>Here is the first. The story tells us that God is on a mission in this world. Jesus is doing things in this world.</w:t>
            </w:r>
          </w:p>
          <w:p w14:paraId="08AF6B0F" w14:textId="77777777" w:rsidR="00736D48" w:rsidRDefault="00736D48" w:rsidP="005D6B1B">
            <w:pPr>
              <w:pStyle w:val="ListParagraph"/>
              <w:numPr>
                <w:ilvl w:val="0"/>
                <w:numId w:val="10"/>
              </w:numPr>
              <w:rPr>
                <w:lang w:eastAsia="en-AU"/>
              </w:rPr>
            </w:pPr>
            <w:r>
              <w:rPr>
                <w:lang w:eastAsia="en-AU"/>
              </w:rPr>
              <w:t>As I mentioned earlier, God was on the move. He was beginning to send the good news of Jesus to the entire world. And here was this African man in his chariot. God saw him.  God had his eye on him. And God wanted to reach out to him. God in fact wanted to now reach out beyond the people of Israel.</w:t>
            </w:r>
          </w:p>
          <w:p w14:paraId="4CAAD17A" w14:textId="77777777" w:rsidR="00736D48" w:rsidRDefault="00736D48" w:rsidP="005D6B1B">
            <w:pPr>
              <w:pStyle w:val="ListParagraph"/>
              <w:numPr>
                <w:ilvl w:val="0"/>
                <w:numId w:val="10"/>
              </w:numPr>
              <w:rPr>
                <w:lang w:eastAsia="en-AU"/>
              </w:rPr>
            </w:pPr>
            <w:r>
              <w:rPr>
                <w:lang w:eastAsia="en-AU"/>
              </w:rPr>
              <w:t>God was doing things which would change the world.</w:t>
            </w:r>
          </w:p>
          <w:p w14:paraId="45BD62A2" w14:textId="5033038B" w:rsidR="00DC54DC" w:rsidRPr="00FF67A2" w:rsidRDefault="00736D48" w:rsidP="005D6B1B">
            <w:pPr>
              <w:pStyle w:val="ListParagraph"/>
              <w:numPr>
                <w:ilvl w:val="0"/>
                <w:numId w:val="10"/>
              </w:numPr>
              <w:rPr>
                <w:lang w:eastAsia="en-AU"/>
              </w:rPr>
            </w:pPr>
            <w:r>
              <w:rPr>
                <w:lang w:eastAsia="en-AU"/>
              </w:rPr>
              <w:t>That’s the first thing we see in the story. That God is very active in this world. God is on his saving mission.</w:t>
            </w:r>
          </w:p>
        </w:tc>
      </w:tr>
      <w:tr w:rsidR="00CB38C6" w:rsidRPr="0034702A" w14:paraId="2427F7BB" w14:textId="77777777" w:rsidTr="00814D9F">
        <w:trPr>
          <w:trHeight w:val="50"/>
        </w:trPr>
        <w:tc>
          <w:tcPr>
            <w:tcW w:w="2040" w:type="dxa"/>
          </w:tcPr>
          <w:p w14:paraId="2DB6C490" w14:textId="1B749474" w:rsidR="00DC54DC" w:rsidRPr="00C06F85" w:rsidRDefault="00C06F85" w:rsidP="00C06F85">
            <w:pPr>
              <w:pStyle w:val="Heading5"/>
              <w:spacing w:before="0"/>
            </w:pPr>
            <w:r>
              <w:br/>
            </w:r>
            <w:r w:rsidR="00DC54DC" w:rsidRPr="00905445">
              <w:t xml:space="preserve">Point </w:t>
            </w:r>
            <w:r w:rsidR="00736D48">
              <w:t>1</w:t>
            </w:r>
            <w:r w:rsidR="00DC54DC" w:rsidRPr="00905445">
              <w:t xml:space="preserve">: </w:t>
            </w:r>
            <w:r>
              <w:br/>
            </w:r>
          </w:p>
        </w:tc>
        <w:tc>
          <w:tcPr>
            <w:tcW w:w="8167" w:type="dxa"/>
          </w:tcPr>
          <w:p w14:paraId="1D42BBB6" w14:textId="297263AA" w:rsidR="00DC54DC" w:rsidRPr="00EC2705" w:rsidRDefault="00F47A4C" w:rsidP="00C06F85">
            <w:pPr>
              <w:shd w:val="clear" w:color="auto" w:fill="FFFFFF" w:themeFill="background1"/>
              <w:spacing w:line="300" w:lineRule="auto"/>
              <w:textAlignment w:val="baseline"/>
              <w:rPr>
                <w:rFonts w:eastAsia="Times New Roman" w:cs="Calibri"/>
                <w:color w:val="242424"/>
                <w:szCs w:val="24"/>
                <w:lang w:eastAsia="en-AU"/>
              </w:rPr>
            </w:pPr>
            <w:r>
              <w:rPr>
                <w:i/>
                <w:iCs/>
                <w:szCs w:val="24"/>
              </w:rPr>
              <w:br/>
            </w:r>
            <w:r w:rsidRPr="00F47A4C">
              <w:rPr>
                <w:i/>
                <w:iCs/>
                <w:szCs w:val="24"/>
              </w:rPr>
              <w:t>God is on his mission.</w:t>
            </w:r>
          </w:p>
        </w:tc>
      </w:tr>
      <w:tr w:rsidR="00CB38C6" w:rsidRPr="0034702A" w14:paraId="63B8D956" w14:textId="77777777" w:rsidTr="00814D9F">
        <w:trPr>
          <w:trHeight w:val="50"/>
        </w:trPr>
        <w:tc>
          <w:tcPr>
            <w:tcW w:w="2040" w:type="dxa"/>
          </w:tcPr>
          <w:p w14:paraId="2C5786C5" w14:textId="620E88EC" w:rsidR="00DC54DC" w:rsidRPr="0034702A" w:rsidRDefault="00E70A6A" w:rsidP="005679D7">
            <w:pPr>
              <w:pStyle w:val="Heading5"/>
              <w:spacing w:before="0"/>
              <w:rPr>
                <w:shd w:val="clear" w:color="auto" w:fill="FFFFCC"/>
              </w:rPr>
            </w:pPr>
            <w:r w:rsidRPr="00E70A6A">
              <w:t>2. The Spirit will lead</w:t>
            </w:r>
          </w:p>
        </w:tc>
        <w:tc>
          <w:tcPr>
            <w:tcW w:w="8167" w:type="dxa"/>
          </w:tcPr>
          <w:p w14:paraId="54F17FDD"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The second thing is: the Holy Spirit will lead us, too.</w:t>
            </w:r>
          </w:p>
          <w:p w14:paraId="4FC31A4D"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An angel messenger of God told Philip, “Get up, and go south along the desert road, you know, the road that goes from Jerusalem to the town called Gaza.” We’ve heard plenty about Gaza in recent times.</w:t>
            </w:r>
          </w:p>
          <w:p w14:paraId="0AD4CDB9"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 xml:space="preserve">And then later, “The Holy Spirit said to Philip, ‘Catch up with that trailer and walk along beside it.’” The Spirit of God led Philip. He gave him quite explicit instructions. Clear orders. </w:t>
            </w:r>
          </w:p>
          <w:p w14:paraId="20E4EC34"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He did it for Philip, and he did it for others.</w:t>
            </w:r>
          </w:p>
          <w:p w14:paraId="09465100"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Peter was led by the Spirit to step outside the Jewish community and take the Good news to a Roman soldier named Cornelius.</w:t>
            </w:r>
          </w:p>
          <w:p w14:paraId="699E12C3"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Ananias was led by the Spirit. And he carried God’s message to Saul who had become blind.</w:t>
            </w:r>
          </w:p>
          <w:p w14:paraId="7042B1A8"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Paul was led by the Spirit. He got a call to go to Macedonia to help.</w:t>
            </w:r>
          </w:p>
          <w:p w14:paraId="49A66CAC" w14:textId="77777777" w:rsidR="00292B70" w:rsidRPr="00292B70" w:rsidRDefault="00292B70" w:rsidP="005D6B1B">
            <w:pPr>
              <w:pStyle w:val="ListParagraph"/>
              <w:rPr>
                <w:bdr w:val="none" w:sz="0" w:space="0" w:color="auto" w:frame="1"/>
                <w:lang w:eastAsia="en-AU"/>
              </w:rPr>
            </w:pPr>
            <w:r w:rsidRPr="00292B70">
              <w:rPr>
                <w:bdr w:val="none" w:sz="0" w:space="0" w:color="auto" w:frame="1"/>
                <w:lang w:eastAsia="en-AU"/>
              </w:rPr>
              <w:t>The church elders in Jerusalem were led by the Spirit. They had to decide what would be expected of non-Jewish Christians. And they said, “It seemed good to the Holy Spirit and to us” (Acts 15:28, NIV).</w:t>
            </w:r>
          </w:p>
          <w:p w14:paraId="0F5C51C0" w14:textId="4CBB32C9" w:rsidR="00DC54DC" w:rsidRPr="00292B70" w:rsidRDefault="00292B70" w:rsidP="005D6B1B">
            <w:pPr>
              <w:pStyle w:val="ListParagraph"/>
              <w:rPr>
                <w:bdr w:val="none" w:sz="0" w:space="0" w:color="auto" w:frame="1"/>
                <w:lang w:eastAsia="en-AU"/>
              </w:rPr>
            </w:pPr>
            <w:r w:rsidRPr="00292B70">
              <w:rPr>
                <w:bdr w:val="none" w:sz="0" w:space="0" w:color="auto" w:frame="1"/>
                <w:lang w:eastAsia="en-AU"/>
              </w:rPr>
              <w:t>The Spirit leads! That’s the second lesson.</w:t>
            </w:r>
          </w:p>
        </w:tc>
      </w:tr>
      <w:tr w:rsidR="00CB38C6" w:rsidRPr="0034702A" w14:paraId="46246937" w14:textId="77777777" w:rsidTr="00814D9F">
        <w:trPr>
          <w:trHeight w:val="50"/>
        </w:trPr>
        <w:tc>
          <w:tcPr>
            <w:tcW w:w="2040" w:type="dxa"/>
          </w:tcPr>
          <w:p w14:paraId="7F2F27DB" w14:textId="69390153" w:rsidR="00DC54DC" w:rsidRPr="00C64CED" w:rsidRDefault="00C64CED" w:rsidP="00C64CED">
            <w:pPr>
              <w:pStyle w:val="Heading5"/>
              <w:spacing w:before="0"/>
            </w:pPr>
            <w:r>
              <w:br/>
            </w:r>
            <w:r w:rsidR="00DC54DC" w:rsidRPr="00905445">
              <w:t xml:space="preserve">Point </w:t>
            </w:r>
            <w:r w:rsidR="004F4B51">
              <w:t>2</w:t>
            </w:r>
            <w:r w:rsidR="00DC54DC" w:rsidRPr="00905445">
              <w:t>:</w:t>
            </w:r>
            <w:r>
              <w:br/>
            </w:r>
          </w:p>
        </w:tc>
        <w:tc>
          <w:tcPr>
            <w:tcW w:w="8167" w:type="dxa"/>
          </w:tcPr>
          <w:p w14:paraId="0952BCDF" w14:textId="1BBA2218" w:rsidR="00DC54DC" w:rsidRPr="00492B34" w:rsidRDefault="00C64CED" w:rsidP="00C64CED">
            <w:pPr>
              <w:rPr>
                <w:i/>
                <w:iCs/>
                <w:lang w:eastAsia="en-AU"/>
              </w:rPr>
            </w:pPr>
            <w:r>
              <w:br/>
            </w:r>
            <w:r w:rsidR="004F4B51" w:rsidRPr="004F4B51">
              <w:rPr>
                <w:i/>
                <w:iCs/>
              </w:rPr>
              <w:t>The Spirit leads.</w:t>
            </w:r>
          </w:p>
        </w:tc>
      </w:tr>
      <w:tr w:rsidR="00CB38C6" w:rsidRPr="005103EF" w14:paraId="547FD068" w14:textId="77777777" w:rsidTr="00814D9F">
        <w:trPr>
          <w:trHeight w:val="50"/>
        </w:trPr>
        <w:tc>
          <w:tcPr>
            <w:tcW w:w="2040" w:type="dxa"/>
          </w:tcPr>
          <w:p w14:paraId="5CA069E0" w14:textId="42687016" w:rsidR="00DC54DC" w:rsidRPr="00FF05BE" w:rsidRDefault="00E20AA2" w:rsidP="00291E78">
            <w:pPr>
              <w:spacing w:line="300" w:lineRule="auto"/>
              <w:rPr>
                <w:rFonts w:cs="Arial"/>
                <w:b/>
                <w:color w:val="223279"/>
                <w:szCs w:val="24"/>
                <w:shd w:val="clear" w:color="auto" w:fill="FFFFCC"/>
              </w:rPr>
            </w:pPr>
            <w:r w:rsidRPr="00E20AA2">
              <w:rPr>
                <w:rFonts w:eastAsiaTheme="majorEastAsia" w:cstheme="majorBidi"/>
                <w:b/>
                <w:color w:val="2A3578"/>
              </w:rPr>
              <w:t>3. When God’s servants go, God uses them</w:t>
            </w:r>
          </w:p>
        </w:tc>
        <w:tc>
          <w:tcPr>
            <w:tcW w:w="8167" w:type="dxa"/>
          </w:tcPr>
          <w:p w14:paraId="6E466D5D" w14:textId="77777777" w:rsidR="006D0602" w:rsidRDefault="006D0602" w:rsidP="005D6B1B">
            <w:pPr>
              <w:pStyle w:val="ListParagraph"/>
            </w:pPr>
            <w:r>
              <w:t>And the third thing the story teaches is this: When God’s servants go, God uses them.</w:t>
            </w:r>
          </w:p>
          <w:p w14:paraId="1EDE68EC" w14:textId="77777777" w:rsidR="006D0602" w:rsidRDefault="006D0602" w:rsidP="005D6B1B">
            <w:pPr>
              <w:pStyle w:val="ListParagraph"/>
            </w:pPr>
            <w:r>
              <w:t>Philip did as he was told. He went on that road. And then he ran up beside the trailer. Or chariot.</w:t>
            </w:r>
          </w:p>
          <w:p w14:paraId="556BDB02" w14:textId="77777777" w:rsidR="006D0602" w:rsidRDefault="006D0602" w:rsidP="005D6B1B">
            <w:pPr>
              <w:pStyle w:val="ListParagraph"/>
            </w:pPr>
            <w:r>
              <w:t xml:space="preserve">He got there just at the right moment. Because the Ethiopian was reading from the book of Isaiah in the Old Testament. He was reading about the Messiah suffering. </w:t>
            </w:r>
          </w:p>
          <w:p w14:paraId="25BDBB30" w14:textId="77777777" w:rsidR="006D0602" w:rsidRDefault="006D0602" w:rsidP="005D6B1B">
            <w:pPr>
              <w:pStyle w:val="ListParagraph"/>
            </w:pPr>
            <w:r>
              <w:t>And Philip was able to explain how it was about Jesus. He was able to tell the African about Jesus. And straightaway, the African man put his faith in Jesus, and said, “Why can’t I be baptised right now?"</w:t>
            </w:r>
          </w:p>
          <w:p w14:paraId="7AC2E3A5" w14:textId="77777777" w:rsidR="006D0602" w:rsidRDefault="006D0602" w:rsidP="005D6B1B">
            <w:pPr>
              <w:pStyle w:val="ListParagraph"/>
            </w:pPr>
            <w:r>
              <w:t xml:space="preserve">When we follow the Spirit, God will use us. </w:t>
            </w:r>
          </w:p>
          <w:p w14:paraId="113C61C7" w14:textId="10725DDA" w:rsidR="00DC54DC" w:rsidRPr="00C64CED" w:rsidRDefault="006D0602" w:rsidP="005D6B1B">
            <w:pPr>
              <w:pStyle w:val="ListParagraph"/>
            </w:pPr>
            <w:r>
              <w:t>So, there are three things that we learn from the story of Philip and the Ethiopian — and the Holy Spirit.</w:t>
            </w:r>
          </w:p>
        </w:tc>
      </w:tr>
      <w:tr w:rsidR="00755358" w:rsidRPr="005103EF" w14:paraId="60DCBC23" w14:textId="77777777" w:rsidTr="00814D9F">
        <w:trPr>
          <w:trHeight w:val="50"/>
        </w:trPr>
        <w:tc>
          <w:tcPr>
            <w:tcW w:w="2040" w:type="dxa"/>
          </w:tcPr>
          <w:p w14:paraId="0EAED318" w14:textId="3D4276CE" w:rsidR="00755358" w:rsidRPr="00DC1D18" w:rsidRDefault="00755358" w:rsidP="00755358">
            <w:pPr>
              <w:pStyle w:val="Heading5"/>
              <w:spacing w:before="0"/>
            </w:pPr>
            <w:r>
              <w:br/>
            </w:r>
            <w:r w:rsidRPr="00905445">
              <w:t xml:space="preserve">Point </w:t>
            </w:r>
            <w:r w:rsidR="00904BA0">
              <w:t>3</w:t>
            </w:r>
            <w:r w:rsidRPr="00905445">
              <w:t>:</w:t>
            </w:r>
            <w:r>
              <w:br/>
            </w:r>
          </w:p>
        </w:tc>
        <w:tc>
          <w:tcPr>
            <w:tcW w:w="8167" w:type="dxa"/>
          </w:tcPr>
          <w:p w14:paraId="63E4F01F" w14:textId="397F337D" w:rsidR="00755358" w:rsidRPr="00DC1D18" w:rsidRDefault="00755358" w:rsidP="00755358">
            <w:r>
              <w:br/>
            </w:r>
            <w:r w:rsidR="00904BA0" w:rsidRPr="00904BA0">
              <w:rPr>
                <w:i/>
                <w:iCs/>
              </w:rPr>
              <w:t>When God’s servants go, God uses them.</w:t>
            </w:r>
          </w:p>
        </w:tc>
      </w:tr>
      <w:tr w:rsidR="006D0602" w:rsidRPr="005103EF" w14:paraId="545390DE" w14:textId="77777777" w:rsidTr="00814D9F">
        <w:trPr>
          <w:trHeight w:val="50"/>
        </w:trPr>
        <w:tc>
          <w:tcPr>
            <w:tcW w:w="2040" w:type="dxa"/>
          </w:tcPr>
          <w:p w14:paraId="07575EA1" w14:textId="09478398" w:rsidR="006D0602" w:rsidRPr="00E20AA2" w:rsidRDefault="00D70916" w:rsidP="00D70916">
            <w:pPr>
              <w:pStyle w:val="Heading5"/>
              <w:spacing w:before="0"/>
            </w:pPr>
            <w:r>
              <w:br/>
            </w:r>
            <w:r>
              <w:t>Transition to application</w:t>
            </w:r>
          </w:p>
        </w:tc>
        <w:tc>
          <w:tcPr>
            <w:tcW w:w="8167" w:type="dxa"/>
          </w:tcPr>
          <w:p w14:paraId="34AA0344" w14:textId="3AA0F794" w:rsidR="003D2E6E" w:rsidRDefault="00D70916" w:rsidP="003D2E6E">
            <w:r>
              <w:br/>
            </w:r>
            <w:r w:rsidR="003D2E6E">
              <w:t>OK, we have laid the foundation. Now let’s apply it. Let’s look at the practicalities.</w:t>
            </w:r>
          </w:p>
          <w:p w14:paraId="762EA001" w14:textId="77777777" w:rsidR="003D2E6E" w:rsidRDefault="003D2E6E" w:rsidP="003D2E6E">
            <w:r>
              <w:t xml:space="preserve">How can we be Spirit-led people? How can we be a Spirit-led church? </w:t>
            </w:r>
          </w:p>
          <w:p w14:paraId="3DD5F638" w14:textId="4C46B02C" w:rsidR="006D0602" w:rsidRPr="006D0602" w:rsidRDefault="003D2E6E" w:rsidP="006D0602">
            <w:r>
              <w:t>Once again, there are three things we can learn. I will summarise them with three words: Listen, discern and go.</w:t>
            </w:r>
            <w:r w:rsidR="00D70916">
              <w:br/>
            </w:r>
          </w:p>
        </w:tc>
      </w:tr>
      <w:tr w:rsidR="008C1F87" w:rsidRPr="005103EF" w14:paraId="6B6BE280" w14:textId="77777777" w:rsidTr="00814D9F">
        <w:trPr>
          <w:trHeight w:val="50"/>
        </w:trPr>
        <w:tc>
          <w:tcPr>
            <w:tcW w:w="2040" w:type="dxa"/>
          </w:tcPr>
          <w:p w14:paraId="5E0B89C8" w14:textId="2E8BF766" w:rsidR="008C1F87" w:rsidRDefault="00FB2C7E" w:rsidP="008C1F87">
            <w:pPr>
              <w:pStyle w:val="Heading5"/>
              <w:spacing w:before="0"/>
            </w:pPr>
            <w:r>
              <w:t>1. Listen</w:t>
            </w:r>
          </w:p>
        </w:tc>
        <w:tc>
          <w:tcPr>
            <w:tcW w:w="8167" w:type="dxa"/>
          </w:tcPr>
          <w:p w14:paraId="44FA8A06" w14:textId="77777777" w:rsidR="001346AD" w:rsidRDefault="001346AD" w:rsidP="005D6B1B">
            <w:pPr>
              <w:pStyle w:val="ListParagraph"/>
            </w:pPr>
            <w:r>
              <w:t>First, we need to listen for the Spirit’s voice. If we are going to be Spirit-led, we need to listen.</w:t>
            </w:r>
          </w:p>
          <w:p w14:paraId="5A8DE35E" w14:textId="77777777" w:rsidR="001346AD" w:rsidRDefault="001346AD" w:rsidP="005D6B1B">
            <w:pPr>
              <w:pStyle w:val="ListParagraph"/>
            </w:pPr>
            <w:r>
              <w:t>There is a meme which quotes a husband. He says, “My wife reckons there are two things wrong with me. The first is I don’t listen. I forget the other one.”</w:t>
            </w:r>
          </w:p>
          <w:p w14:paraId="1058692A" w14:textId="77777777" w:rsidR="001346AD" w:rsidRDefault="001346AD" w:rsidP="005D6B1B">
            <w:pPr>
              <w:pStyle w:val="ListParagraph"/>
            </w:pPr>
            <w:r>
              <w:t>Imagine you are speaking with someone. What do you want them to do? You want body language that says, “I am listening.” They face you. They give eye contact. They stop watching the TV maybe.</w:t>
            </w:r>
          </w:p>
          <w:p w14:paraId="2AC725D5" w14:textId="77777777" w:rsidR="001346AD" w:rsidRDefault="001346AD" w:rsidP="005D6B1B">
            <w:pPr>
              <w:pStyle w:val="ListParagraph"/>
            </w:pPr>
            <w:r>
              <w:t>The Spirit of God wants us to listen to him. To pay attention when he leads.</w:t>
            </w:r>
          </w:p>
          <w:p w14:paraId="35033159" w14:textId="77777777" w:rsidR="001346AD" w:rsidRDefault="001346AD" w:rsidP="005D6B1B">
            <w:pPr>
              <w:pStyle w:val="ListParagraph"/>
            </w:pPr>
            <w:r>
              <w:t>How may we listen as a church? Well, we do not just do the routine all the time. We do not have leader’s meetings with no prayer. We are not locked into all our plans. We do not ignore a member who is given an idea.</w:t>
            </w:r>
          </w:p>
          <w:p w14:paraId="5688FC6C" w14:textId="77777777" w:rsidR="001346AD" w:rsidRDefault="001346AD" w:rsidP="005D6B1B">
            <w:pPr>
              <w:pStyle w:val="ListParagraph"/>
            </w:pPr>
            <w:r>
              <w:t>We are open. We stay flexible. We pray. During a meeting, we might break from the plan. In our program, we will try new things.</w:t>
            </w:r>
          </w:p>
          <w:p w14:paraId="604893F3" w14:textId="77777777" w:rsidR="001346AD" w:rsidRDefault="001346AD" w:rsidP="005D6B1B">
            <w:pPr>
              <w:pStyle w:val="ListParagraph"/>
            </w:pPr>
            <w:r>
              <w:t>We listen.</w:t>
            </w:r>
          </w:p>
          <w:p w14:paraId="5B60AD83" w14:textId="77777777" w:rsidR="001346AD" w:rsidRDefault="001346AD" w:rsidP="005D6B1B">
            <w:pPr>
              <w:pStyle w:val="ListParagraph"/>
            </w:pPr>
            <w:r>
              <w:t>And what about us as individuals. How do we listen?</w:t>
            </w:r>
          </w:p>
          <w:p w14:paraId="26ED6B6F" w14:textId="77777777" w:rsidR="001346AD" w:rsidRDefault="001346AD" w:rsidP="005D6B1B">
            <w:pPr>
              <w:pStyle w:val="ListParagraph"/>
            </w:pPr>
            <w:r>
              <w:t>Well, naturally, we connect with God regularly. That’s a basic. It’s hard for him to talk to us if we are always distracted.</w:t>
            </w:r>
          </w:p>
          <w:p w14:paraId="7D3F49ED" w14:textId="77777777" w:rsidR="001346AD" w:rsidRDefault="001346AD" w:rsidP="005D6B1B">
            <w:pPr>
              <w:pStyle w:val="ListParagraph"/>
            </w:pPr>
            <w:r>
              <w:t>So spend time with God. Maybe keep a journal. And when he speaks, write it down. And have faith to hear God.</w:t>
            </w:r>
          </w:p>
          <w:p w14:paraId="0A4D00A5" w14:textId="77777777" w:rsidR="001346AD" w:rsidRDefault="001346AD" w:rsidP="005D6B1B">
            <w:pPr>
              <w:pStyle w:val="ListParagraph"/>
            </w:pPr>
            <w:r>
              <w:t>How might he speak to us? Here are five ways.</w:t>
            </w:r>
          </w:p>
          <w:p w14:paraId="65892BFA" w14:textId="77777777" w:rsidR="001346AD" w:rsidRDefault="001346AD" w:rsidP="005D6B1B">
            <w:pPr>
              <w:pStyle w:val="ListParagraph"/>
            </w:pPr>
            <w:r>
              <w:t>We might feel that nudge that we spoke of earlier. An inner feeling that we want to do something. We might hear a soft whisper, “Go and do that.” Hands up if you have ever felt that nudge or heard that whisper.</w:t>
            </w:r>
          </w:p>
          <w:p w14:paraId="5D1773AD" w14:textId="77777777" w:rsidR="001346AD" w:rsidRDefault="001346AD" w:rsidP="005D6B1B">
            <w:pPr>
              <w:pStyle w:val="ListParagraph"/>
            </w:pPr>
            <w:r>
              <w:t>An idea might form in our mind. And it feels like God is leading in that idea.</w:t>
            </w:r>
          </w:p>
          <w:p w14:paraId="635B4FDF" w14:textId="77777777" w:rsidR="001346AD" w:rsidRDefault="001346AD" w:rsidP="005D6B1B">
            <w:pPr>
              <w:pStyle w:val="ListParagraph"/>
            </w:pPr>
            <w:r>
              <w:t xml:space="preserve">He might speak through the Bible. </w:t>
            </w:r>
          </w:p>
          <w:p w14:paraId="7CCAF9A0" w14:textId="77777777" w:rsidR="001346AD" w:rsidRDefault="001346AD" w:rsidP="005D6B1B">
            <w:pPr>
              <w:pStyle w:val="ListParagraph"/>
            </w:pPr>
            <w:r>
              <w:t>There have been people who have been led through a dream. Or a sermon. Or a song.</w:t>
            </w:r>
          </w:p>
          <w:p w14:paraId="562DB79A" w14:textId="0F558C98" w:rsidR="001346AD" w:rsidRDefault="001346AD" w:rsidP="005D6B1B">
            <w:pPr>
              <w:pStyle w:val="ListParagraph"/>
            </w:pPr>
            <w:r>
              <w:t>The Spirit may speak to us through a need that we see around us. The need can bring the lead.</w:t>
            </w:r>
          </w:p>
          <w:p w14:paraId="7BB1B4A4" w14:textId="366E8C3B" w:rsidR="008C1F87" w:rsidRDefault="001346AD" w:rsidP="005D6B1B">
            <w:pPr>
              <w:pStyle w:val="ListParagraph"/>
            </w:pPr>
            <w:r>
              <w:t>God will lead. But we need to listen. That’s the key: to listen.</w:t>
            </w:r>
          </w:p>
        </w:tc>
      </w:tr>
      <w:tr w:rsidR="001346AD" w:rsidRPr="005103EF" w14:paraId="1E9B6ACA" w14:textId="77777777" w:rsidTr="00814D9F">
        <w:trPr>
          <w:trHeight w:val="50"/>
        </w:trPr>
        <w:tc>
          <w:tcPr>
            <w:tcW w:w="2040" w:type="dxa"/>
          </w:tcPr>
          <w:p w14:paraId="55B9E4A1" w14:textId="72F1448F" w:rsidR="001346AD" w:rsidRDefault="0082514D" w:rsidP="001346AD">
            <w:pPr>
              <w:pStyle w:val="Heading5"/>
              <w:spacing w:before="0"/>
            </w:pPr>
            <w:r>
              <w:t>2</w:t>
            </w:r>
            <w:r w:rsidR="001346AD">
              <w:t xml:space="preserve">. </w:t>
            </w:r>
            <w:r w:rsidR="000D2F05" w:rsidRPr="000D2F05">
              <w:t>Discern</w:t>
            </w:r>
          </w:p>
        </w:tc>
        <w:tc>
          <w:tcPr>
            <w:tcW w:w="8167" w:type="dxa"/>
          </w:tcPr>
          <w:p w14:paraId="65B38DB1" w14:textId="77777777" w:rsidR="0082514D" w:rsidRDefault="0082514D" w:rsidP="005D6B1B">
            <w:pPr>
              <w:pStyle w:val="ListParagraph"/>
            </w:pPr>
            <w:r>
              <w:t>Now, here’s the second practical principle for our lives. And for our church. We need to discern the voice of God. That is, be sure it is the Spirit leading.</w:t>
            </w:r>
          </w:p>
          <w:p w14:paraId="344FBC22" w14:textId="77777777" w:rsidR="0082514D" w:rsidRDefault="0082514D" w:rsidP="005D6B1B">
            <w:pPr>
              <w:pStyle w:val="ListParagraph"/>
            </w:pPr>
            <w:r>
              <w:t>Obviously not every idea that comes to us is from God. And that’s okay. We can have lots of practical ideas ourselves which are very valuable.</w:t>
            </w:r>
          </w:p>
          <w:p w14:paraId="71F12F5A" w14:textId="77777777" w:rsidR="0082514D" w:rsidRDefault="0082514D" w:rsidP="005D6B1B">
            <w:pPr>
              <w:pStyle w:val="ListParagraph"/>
            </w:pPr>
            <w:r>
              <w:t>Not every suggestion that comes to a church is the Spirit leading.</w:t>
            </w:r>
          </w:p>
          <w:p w14:paraId="4CB28914" w14:textId="77777777" w:rsidR="0082514D" w:rsidRDefault="0082514D" w:rsidP="005D6B1B">
            <w:pPr>
              <w:pStyle w:val="ListParagraph"/>
            </w:pPr>
            <w:r>
              <w:t>So it’s important to discern the voice of God.</w:t>
            </w:r>
          </w:p>
          <w:p w14:paraId="7841A7FE" w14:textId="77777777" w:rsidR="0082514D" w:rsidRDefault="0082514D" w:rsidP="005D6B1B">
            <w:pPr>
              <w:pStyle w:val="ListParagraph"/>
            </w:pPr>
            <w:r>
              <w:t>There are many things we could say about this, but I have two suggestions.</w:t>
            </w:r>
          </w:p>
          <w:p w14:paraId="09D6B26A" w14:textId="77777777" w:rsidR="0082514D" w:rsidRDefault="0082514D" w:rsidP="005D6B1B">
            <w:pPr>
              <w:pStyle w:val="ListParagraph"/>
            </w:pPr>
            <w:r>
              <w:t>First, don’t overthink it.</w:t>
            </w:r>
          </w:p>
          <w:p w14:paraId="0C8738A5" w14:textId="77777777" w:rsidR="0082514D" w:rsidRDefault="0082514D" w:rsidP="005D6B1B">
            <w:pPr>
              <w:pStyle w:val="ListParagraph"/>
            </w:pPr>
            <w:r>
              <w:t>Philip did not take a week to analyse. He did not think: “I might be mistaken. It might not be the Holy Spirit. I might look stupid if I run up to that chariot. What will the guy think?” He took a risk.</w:t>
            </w:r>
          </w:p>
          <w:p w14:paraId="3A94C4E5" w14:textId="77777777" w:rsidR="0082514D" w:rsidRDefault="0082514D" w:rsidP="005D6B1B">
            <w:pPr>
              <w:pStyle w:val="ListParagraph"/>
            </w:pPr>
            <w:r>
              <w:t>Don’t get paralysed by analysis. Be a bit spontaneous.</w:t>
            </w:r>
          </w:p>
          <w:p w14:paraId="78524C72" w14:textId="77777777" w:rsidR="0082514D" w:rsidRDefault="0082514D" w:rsidP="005D6B1B">
            <w:pPr>
              <w:pStyle w:val="ListParagraph"/>
            </w:pPr>
            <w:r>
              <w:t>Second, ask yourself this. Does this sound like the kind of thing Jesus wants to do? I will say that again. Does this sound like the kind of thing that Jesus would do?</w:t>
            </w:r>
          </w:p>
          <w:p w14:paraId="084BA7A8" w14:textId="77777777" w:rsidR="0082514D" w:rsidRDefault="0082514D" w:rsidP="005D6B1B">
            <w:pPr>
              <w:pStyle w:val="ListParagraph"/>
            </w:pPr>
            <w:r>
              <w:t>If it does, you are probably on the right track.</w:t>
            </w:r>
          </w:p>
          <w:p w14:paraId="596B7D45" w14:textId="77777777" w:rsidR="0082514D" w:rsidRDefault="0082514D" w:rsidP="005D6B1B">
            <w:pPr>
              <w:pStyle w:val="ListParagraph"/>
            </w:pPr>
            <w:r>
              <w:t xml:space="preserve">Usually, the Spirit will lead us to do things which are clearly the sort of things Jesus wants. </w:t>
            </w:r>
          </w:p>
          <w:p w14:paraId="38FF78B8" w14:textId="553AF8DE" w:rsidR="0082514D" w:rsidRDefault="0082514D" w:rsidP="005D6B1B">
            <w:pPr>
              <w:pStyle w:val="ListParagraph"/>
            </w:pPr>
            <w:r>
              <w:t>Suppose one of us in the church comes up to the leaders and says, “I think maybe we should have a day of prayer." Or they say, "I have been thinking about the people in public housing near us. I think we should reach out to them."</w:t>
            </w:r>
          </w:p>
          <w:p w14:paraId="5784D991" w14:textId="534F617E" w:rsidR="001346AD" w:rsidRDefault="0082514D" w:rsidP="0082514D">
            <w:r>
              <w:t>Does that sound like something Jesus would want? Well spiritual intuition would say, “This might be the Lord leading us. We need to listen.”</w:t>
            </w:r>
          </w:p>
        </w:tc>
      </w:tr>
      <w:tr w:rsidR="00D1012F" w:rsidRPr="005103EF" w14:paraId="7FCE284F" w14:textId="77777777" w:rsidTr="00814D9F">
        <w:trPr>
          <w:trHeight w:val="50"/>
        </w:trPr>
        <w:tc>
          <w:tcPr>
            <w:tcW w:w="2040" w:type="dxa"/>
          </w:tcPr>
          <w:p w14:paraId="4801DE8A" w14:textId="080E4AAD" w:rsidR="00D1012F" w:rsidRDefault="00D1012F" w:rsidP="00D1012F">
            <w:pPr>
              <w:pStyle w:val="Heading5"/>
              <w:spacing w:before="0"/>
            </w:pPr>
            <w:r>
              <w:t>3</w:t>
            </w:r>
            <w:r>
              <w:t xml:space="preserve">. </w:t>
            </w:r>
            <w:r>
              <w:t>Go</w:t>
            </w:r>
          </w:p>
        </w:tc>
        <w:tc>
          <w:tcPr>
            <w:tcW w:w="8167" w:type="dxa"/>
          </w:tcPr>
          <w:p w14:paraId="2B54FB41" w14:textId="77777777" w:rsidR="001612BC" w:rsidRDefault="001612BC" w:rsidP="001612BC">
            <w:pPr>
              <w:pStyle w:val="ListParagraph"/>
            </w:pPr>
            <w:r>
              <w:t>And now for the third practical principle. It can be summed up in a two-letter word. Go. If the Spirit says, “Go”— go!</w:t>
            </w:r>
          </w:p>
          <w:p w14:paraId="7637BF08" w14:textId="77777777" w:rsidR="001612BC" w:rsidRDefault="001612BC" w:rsidP="001612BC">
            <w:pPr>
              <w:pStyle w:val="ListParagraph"/>
            </w:pPr>
            <w:r>
              <w:t>The Spirit told Philip, “Go up to that chariot,” and Philip went. And the Ethiopian man’s life was changed forever. For him, hope was revealed. Jesus came into focus.</w:t>
            </w:r>
          </w:p>
          <w:p w14:paraId="0AC3422B" w14:textId="599D3B08" w:rsidR="00D1012F" w:rsidRDefault="001612BC" w:rsidP="001612BC">
            <w:pPr>
              <w:pStyle w:val="ListParagraph"/>
            </w:pPr>
            <w:r>
              <w:t>There are things which God wants to do for the people around you. There are people in the community of our church whom he wants to reach. He will send you. He will lead our church. But we must go.</w:t>
            </w:r>
          </w:p>
        </w:tc>
      </w:tr>
      <w:tr w:rsidR="001612BC" w:rsidRPr="005103EF" w14:paraId="18397923" w14:textId="77777777" w:rsidTr="00814D9F">
        <w:trPr>
          <w:trHeight w:val="50"/>
        </w:trPr>
        <w:tc>
          <w:tcPr>
            <w:tcW w:w="2040" w:type="dxa"/>
          </w:tcPr>
          <w:p w14:paraId="51ECE640" w14:textId="37C973A7" w:rsidR="001612BC" w:rsidRDefault="008D3DB9" w:rsidP="00D1012F">
            <w:pPr>
              <w:pStyle w:val="Heading5"/>
              <w:spacing w:before="0"/>
            </w:pPr>
            <w:r w:rsidRPr="008D3DB9">
              <w:t>Illustration</w:t>
            </w:r>
          </w:p>
        </w:tc>
        <w:tc>
          <w:tcPr>
            <w:tcW w:w="8167" w:type="dxa"/>
            <w:shd w:val="clear" w:color="auto" w:fill="EBEDF3"/>
          </w:tcPr>
          <w:p w14:paraId="727221EB" w14:textId="34D53AAC" w:rsidR="00427241" w:rsidRDefault="00427241" w:rsidP="00427241">
            <w:r>
              <w:t xml:space="preserve">I will tell you about someone who went. </w:t>
            </w:r>
          </w:p>
          <w:p w14:paraId="5EF81219" w14:textId="16E3FB6C" w:rsidR="00427241" w:rsidRDefault="00427241" w:rsidP="00427241">
            <w:r>
              <w:t>Catherine Booth co-founded The Salvation Army with her husband William. By nature, Catherine was a woman of deep feelings. She was highly intelligent. She was argumentative. And yet she was timid. Shy. Fearful.</w:t>
            </w:r>
          </w:p>
          <w:p w14:paraId="0E21C384" w14:textId="5301255B" w:rsidR="00427241" w:rsidRDefault="00427241" w:rsidP="00427241">
            <w:r>
              <w:t>Especially when she was young.</w:t>
            </w:r>
          </w:p>
          <w:p w14:paraId="4D9BF57E" w14:textId="3AD1DC4E" w:rsidR="00427241" w:rsidRDefault="00427241" w:rsidP="00427241">
            <w:r>
              <w:t>She loved God, and she loved people, but she hesitated to do too much for people.</w:t>
            </w:r>
          </w:p>
          <w:p w14:paraId="7325AE60" w14:textId="77777777" w:rsidR="00427241" w:rsidRDefault="00427241" w:rsidP="00427241">
            <w:r>
              <w:t>At the same time, she had a growing conviction that women had every right to preach the Gospel. That women could do anything in ministry that men could.</w:t>
            </w:r>
          </w:p>
          <w:p w14:paraId="70080C23" w14:textId="296F849A" w:rsidR="00427241" w:rsidRDefault="00427241" w:rsidP="00427241">
            <w:r>
              <w:t>When she was 29, she and William had two little boys. And William was a preacher.</w:t>
            </w:r>
          </w:p>
          <w:p w14:paraId="019F3635" w14:textId="59B9D5D3" w:rsidR="00427241" w:rsidRDefault="00427241" w:rsidP="00427241">
            <w:r>
              <w:t xml:space="preserve">One evening she set out for a Christian meeting. On the way, she walked down a narrow street. As she walked, she glanced up at the rows of small windows above her, where women were sitting chatting. </w:t>
            </w:r>
          </w:p>
          <w:p w14:paraId="1D640BA9" w14:textId="4518DB76" w:rsidR="00427241" w:rsidRDefault="00427241" w:rsidP="00427241">
            <w:r>
              <w:t>The thought came forcefully to her mind: "You would be acting a lot more like Jesus if you spoke with the women instead of going on and enjoying the service."</w:t>
            </w:r>
          </w:p>
          <w:p w14:paraId="438AD6CB" w14:textId="48784537" w:rsidR="00427241" w:rsidRDefault="00427241" w:rsidP="00427241">
            <w:r>
              <w:t>She felt agitated. Catherine said later: "I knew I had never worked like that to bring lost people to Christ. Trembling, with a sense of my weakness, I stood for a moment. I stopped and looked up to the Heaven, and said, ‘Lord, if you will help me, I will try.’ I spoke first to a group of women sitting on a doorstep. It cost me a lot! But the Spirit helped me."</w:t>
            </w:r>
          </w:p>
          <w:p w14:paraId="17F404D9" w14:textId="2B8279E2" w:rsidR="00427241" w:rsidRDefault="00427241" w:rsidP="00427241">
            <w:r>
              <w:t xml:space="preserve">Straight away, her fears began to subside. She moved from house to house, talking about Jesus and salvation. </w:t>
            </w:r>
          </w:p>
          <w:p w14:paraId="24976AE5" w14:textId="3E8D54A9" w:rsidR="00427241" w:rsidRDefault="00427241" w:rsidP="00427241">
            <w:r>
              <w:t>Then she noticed a woman standing on a doorstep with a jug in her hand. The voice within told her, ‘Speak to that woman.’</w:t>
            </w:r>
          </w:p>
          <w:p w14:paraId="14B70917" w14:textId="26C95BD1" w:rsidR="00427241" w:rsidRDefault="00427241" w:rsidP="00427241">
            <w:r>
              <w:t>Catherine went to her and began to chat. She sensed a sadness in the woman. The woman told her, her husband was an alcoholic.</w:t>
            </w:r>
          </w:p>
          <w:p w14:paraId="750AFAB5" w14:textId="571B65EF" w:rsidR="00427241" w:rsidRDefault="00427241" w:rsidP="00427241">
            <w:r>
              <w:t>Catherine’s own father had been a heavy drinker at times. She told her how sorry she was, and asked if she could go and see the husband.</w:t>
            </w:r>
          </w:p>
          <w:p w14:paraId="726CC2BC" w14:textId="6FA0B82B" w:rsidR="00427241" w:rsidRDefault="00427241" w:rsidP="00427241">
            <w:r>
              <w:t>The woman said, "He’s drunk."</w:t>
            </w:r>
          </w:p>
          <w:p w14:paraId="754CB8E7" w14:textId="21B7118E" w:rsidR="00427241" w:rsidRDefault="00427241" w:rsidP="00427241">
            <w:r>
              <w:t>Catherine said, "I don’t mind him being drunk. If you let me come in; I’m not afraid he will hurt me."</w:t>
            </w:r>
          </w:p>
          <w:p w14:paraId="11597B46" w14:textId="1306277B" w:rsidR="00427241" w:rsidRDefault="00427241" w:rsidP="00427241">
            <w:r>
              <w:t>The woman said, "Well, you can come if you like, but he will only abuse you."</w:t>
            </w:r>
          </w:p>
          <w:p w14:paraId="593F6845" w14:textId="00356843" w:rsidR="00427241" w:rsidRDefault="00427241" w:rsidP="00427241">
            <w:r>
              <w:t>Catherine said, "Never mind that." She felt strong in the Lord now.</w:t>
            </w:r>
          </w:p>
          <w:p w14:paraId="5F0D4549" w14:textId="1D04C9AF" w:rsidR="00427241" w:rsidRDefault="00427241" w:rsidP="00427241">
            <w:r>
              <w:t>The woman led her into a small room on the first floor, where she met a man about 40 years old, sitting almost doubled up in a chair with a jug beside him. Catherine said later, "I leaned on my heavenly guide, and he gave me all I need.</w:t>
            </w:r>
          </w:p>
          <w:p w14:paraId="67A63596" w14:textId="1A3579DE" w:rsidR="00427241" w:rsidRDefault="00427241" w:rsidP="00427241">
            <w:r>
              <w:t>"As I began to talk to the man, with my heart full of sympathy, he gradually raised himself in his chair and listened. As we talked, his wife wept bitterly."</w:t>
            </w:r>
          </w:p>
          <w:p w14:paraId="592F96B8" w14:textId="4F1B163F" w:rsidR="00427241" w:rsidRDefault="00427241" w:rsidP="00427241">
            <w:r>
              <w:t>In the end, Catherine led the man to Jesus. Hope revealed.</w:t>
            </w:r>
          </w:p>
          <w:p w14:paraId="0D0FB532" w14:textId="019B2C0D" w:rsidR="00427241" w:rsidRDefault="00427241" w:rsidP="00427241">
            <w:r>
              <w:t>She visited him again the next day and got him to sign a pledge to stop drinking.</w:t>
            </w:r>
          </w:p>
          <w:p w14:paraId="55C2CEBB" w14:textId="2745EBF7" w:rsidR="00427241" w:rsidRDefault="00427241" w:rsidP="00427241">
            <w:r>
              <w:t>And from then on, every week, Catherine visited those homes. She especially went after the alcoholic men.</w:t>
            </w:r>
          </w:p>
          <w:p w14:paraId="675D599D" w14:textId="06795B0E" w:rsidR="00427241" w:rsidRDefault="00427241" w:rsidP="00427241">
            <w:r>
              <w:t>It wasn’t long after that when Catherine preached her first sermon. Again, led by the Spirit.</w:t>
            </w:r>
          </w:p>
          <w:p w14:paraId="592C1275" w14:textId="0CAD37A1" w:rsidR="00427241" w:rsidRDefault="00427241" w:rsidP="00427241">
            <w:r>
              <w:t>Within a few years, she was in London, and she was preaching at midnight meetings, especially geared to prostitutes.</w:t>
            </w:r>
          </w:p>
          <w:p w14:paraId="74C17B8D" w14:textId="49BE1C45" w:rsidR="00427241" w:rsidRDefault="00427241" w:rsidP="00427241">
            <w:r>
              <w:t>She eventually preached to packed halls.</w:t>
            </w:r>
          </w:p>
          <w:p w14:paraId="4FA05D17" w14:textId="04F36FC4" w:rsidR="00427241" w:rsidRDefault="00427241" w:rsidP="00427241">
            <w:r>
              <w:t>And when she died, thousands came to the funeral. One prostitute got into the hall. And she said to The Salvation Army officer sitting beside her, "She cared for the likes of us."</w:t>
            </w:r>
          </w:p>
          <w:p w14:paraId="0849F49A" w14:textId="43C2CF20" w:rsidR="001612BC" w:rsidRDefault="00427241" w:rsidP="00D84594">
            <w:r>
              <w:t>The Spirit led, and Catherine Booth went.</w:t>
            </w:r>
          </w:p>
        </w:tc>
      </w:tr>
      <w:tr w:rsidR="00427241" w:rsidRPr="005103EF" w14:paraId="25E98BDF" w14:textId="77777777" w:rsidTr="00814D9F">
        <w:trPr>
          <w:trHeight w:val="50"/>
        </w:trPr>
        <w:tc>
          <w:tcPr>
            <w:tcW w:w="2040" w:type="dxa"/>
          </w:tcPr>
          <w:p w14:paraId="20CA09D1" w14:textId="2154A5E7" w:rsidR="00427241" w:rsidRDefault="00F71FD5" w:rsidP="00427241">
            <w:pPr>
              <w:pStyle w:val="Heading5"/>
              <w:spacing w:before="0"/>
            </w:pPr>
            <w:r w:rsidRPr="00F71FD5">
              <w:t>Conclusion</w:t>
            </w:r>
            <w:r w:rsidR="00427241">
              <w:br/>
            </w:r>
          </w:p>
        </w:tc>
        <w:tc>
          <w:tcPr>
            <w:tcW w:w="8167" w:type="dxa"/>
          </w:tcPr>
          <w:p w14:paraId="6AE0650C" w14:textId="06A11295" w:rsidR="00F57513" w:rsidRDefault="00F57513" w:rsidP="00F57513">
            <w:r>
              <w:t xml:space="preserve">Now, what is the Spirit saying to you? Where is he leading you? </w:t>
            </w:r>
          </w:p>
          <w:p w14:paraId="0C9A07F7" w14:textId="7781A0C3" w:rsidR="00F57513" w:rsidRDefault="00F57513" w:rsidP="00F57513">
            <w:r>
              <w:t>What is the Spirit saying to our church?</w:t>
            </w:r>
          </w:p>
          <w:p w14:paraId="34E9C016" w14:textId="266A0D58" w:rsidR="00F57513" w:rsidRDefault="00F57513" w:rsidP="00F57513">
            <w:r>
              <w:t xml:space="preserve">Are you listening?  </w:t>
            </w:r>
          </w:p>
          <w:p w14:paraId="3400CBDA" w14:textId="009FC67E" w:rsidR="00F57513" w:rsidRDefault="00F57513" w:rsidP="00F57513">
            <w:r>
              <w:t xml:space="preserve">Are we discerning the voice of the Good Shepherd? </w:t>
            </w:r>
          </w:p>
          <w:p w14:paraId="1CC27436" w14:textId="46DDFCEF" w:rsidR="00F57513" w:rsidRDefault="00F57513" w:rsidP="00F57513">
            <w:r>
              <w:t>And when he speaks, are we willing to go? Despite our fears. Despite our inadequacies and uncertainties. Are we willing to go?</w:t>
            </w:r>
          </w:p>
          <w:p w14:paraId="387B989B" w14:textId="74A72C6C" w:rsidR="00F57513" w:rsidRDefault="00F57513" w:rsidP="00F57513">
            <w:r>
              <w:t xml:space="preserve">Let’s be Spirit-led people. Let’s be a Spirit-led church. </w:t>
            </w:r>
          </w:p>
          <w:p w14:paraId="01E76A66" w14:textId="2174CEB5" w:rsidR="00427241" w:rsidRPr="00F57513" w:rsidRDefault="00F57513" w:rsidP="00F57513">
            <w:r>
              <w:t>I invite you to talk with Jesus about that right now.</w:t>
            </w:r>
          </w:p>
        </w:tc>
      </w:tr>
      <w:bookmarkEnd w:id="0"/>
    </w:tbl>
    <w:p w14:paraId="7D293473" w14:textId="6B407761" w:rsidR="007048CD" w:rsidRPr="008D3DB9" w:rsidRDefault="007048CD" w:rsidP="008D3DB9"/>
    <w:sectPr w:rsidR="007048CD" w:rsidRPr="008D3DB9" w:rsidSect="00482511">
      <w:headerReference w:type="default" r:id="rId9"/>
      <w:footerReference w:type="default" r:id="rId10"/>
      <w:pgSz w:w="11906" w:h="16838"/>
      <w:pgMar w:top="2126" w:right="1111" w:bottom="1980" w:left="101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8A06" w14:textId="77777777" w:rsidR="007048CD" w:rsidRDefault="007048CD" w:rsidP="00494C92">
      <w:pPr>
        <w:spacing w:after="0" w:line="240" w:lineRule="auto"/>
      </w:pPr>
      <w:r>
        <w:separator/>
      </w:r>
    </w:p>
  </w:endnote>
  <w:endnote w:type="continuationSeparator" w:id="0">
    <w:p w14:paraId="77D19F03" w14:textId="77777777" w:rsidR="007048CD" w:rsidRDefault="007048CD" w:rsidP="004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venir Next LT Pro">
    <w:altName w:val="Avenir Next LT Pro"/>
    <w:panose1 w:val="020B0504020202020204"/>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Demi">
    <w:panose1 w:val="020B0704020202020204"/>
    <w:charset w:val="4D"/>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venir">
    <w:panose1 w:val="02000503020000020003"/>
    <w:charset w:val="4D"/>
    <w:family w:val="swiss"/>
    <w:pitch w:val="variable"/>
    <w:sig w:usb0="800000AF" w:usb1="5000204A" w:usb2="00000000" w:usb3="00000000" w:csb0="0000009B" w:csb1="00000000"/>
  </w:font>
  <w:font w:name="TTCommons-Regular">
    <w:altName w:val="Calibri"/>
    <w:panose1 w:val="02000506040000020004"/>
    <w:charset w:val="4D"/>
    <w:family w:val="auto"/>
    <w:notTrueType/>
    <w:pitch w:val="variable"/>
    <w:sig w:usb0="A000027F" w:usb1="5000A4FB" w:usb2="00000000" w:usb3="00000000" w:csb0="00000197" w:csb1="00000000"/>
  </w:font>
  <w:font w:name="TTCommons-ExtraBold">
    <w:altName w:val="Calibri"/>
    <w:panose1 w:val="02000903030000020004"/>
    <w:charset w:val="4D"/>
    <w:family w:val="auto"/>
    <w:pitch w:val="variable"/>
    <w:sig w:usb0="A000027F" w:usb1="5000A4FB"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56CE5D0E" w14:paraId="5DB6962C" w14:textId="77777777" w:rsidTr="56CE5D0E">
      <w:trPr>
        <w:trHeight w:val="300"/>
      </w:trPr>
      <w:tc>
        <w:tcPr>
          <w:tcW w:w="3260" w:type="dxa"/>
        </w:tcPr>
        <w:p w14:paraId="545568C3" w14:textId="77777777" w:rsidR="56CE5D0E" w:rsidRDefault="56CE5D0E" w:rsidP="56CE5D0E">
          <w:pPr>
            <w:pStyle w:val="Header"/>
            <w:ind w:left="-115"/>
          </w:pPr>
        </w:p>
      </w:tc>
      <w:tc>
        <w:tcPr>
          <w:tcW w:w="3260" w:type="dxa"/>
        </w:tcPr>
        <w:p w14:paraId="6BA0D369" w14:textId="77777777" w:rsidR="56CE5D0E" w:rsidRDefault="56CE5D0E" w:rsidP="56CE5D0E">
          <w:pPr>
            <w:pStyle w:val="Header"/>
            <w:jc w:val="center"/>
          </w:pPr>
        </w:p>
      </w:tc>
      <w:tc>
        <w:tcPr>
          <w:tcW w:w="3260" w:type="dxa"/>
        </w:tcPr>
        <w:p w14:paraId="13DB436E" w14:textId="77777777" w:rsidR="56CE5D0E" w:rsidRDefault="56CE5D0E" w:rsidP="56CE5D0E">
          <w:pPr>
            <w:pStyle w:val="Header"/>
            <w:ind w:right="-115"/>
            <w:jc w:val="right"/>
          </w:pPr>
        </w:p>
      </w:tc>
    </w:tr>
  </w:tbl>
  <w:p w14:paraId="40ABED34" w14:textId="77777777" w:rsidR="56CE5D0E" w:rsidRDefault="56CE5D0E" w:rsidP="56CE5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D647" w14:textId="77777777" w:rsidR="007048CD" w:rsidRDefault="007048CD" w:rsidP="00494C92">
      <w:pPr>
        <w:spacing w:after="0" w:line="240" w:lineRule="auto"/>
      </w:pPr>
      <w:r>
        <w:separator/>
      </w:r>
    </w:p>
  </w:footnote>
  <w:footnote w:type="continuationSeparator" w:id="0">
    <w:p w14:paraId="69ECE4CE" w14:textId="77777777" w:rsidR="007048CD" w:rsidRDefault="007048CD" w:rsidP="004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93F14" w14:textId="77777777" w:rsidR="00494C92" w:rsidRDefault="005D57F3">
    <w:pPr>
      <w:pStyle w:val="Header"/>
    </w:pPr>
    <w:r>
      <w:rPr>
        <w:noProof/>
      </w:rPr>
      <w:drawing>
        <wp:anchor distT="0" distB="0" distL="114300" distR="114300" simplePos="0" relativeHeight="251658240" behindDoc="1" locked="1" layoutInCell="1" allowOverlap="1" wp14:anchorId="085FCBA1" wp14:editId="5E138D0B">
          <wp:simplePos x="0" y="0"/>
          <wp:positionH relativeFrom="page">
            <wp:posOffset>0</wp:posOffset>
          </wp:positionH>
          <wp:positionV relativeFrom="page">
            <wp:posOffset>0</wp:posOffset>
          </wp:positionV>
          <wp:extent cx="7538085" cy="10668635"/>
          <wp:effectExtent l="0" t="0" r="0" b="0"/>
          <wp:wrapNone/>
          <wp:docPr id="256886980" name="Picture 2568869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8085" cy="106686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36"/>
    <w:multiLevelType w:val="hybridMultilevel"/>
    <w:tmpl w:val="765C112C"/>
    <w:lvl w:ilvl="0" w:tplc="03ECECBA">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B5173"/>
    <w:multiLevelType w:val="hybridMultilevel"/>
    <w:tmpl w:val="EB2ED3E8"/>
    <w:lvl w:ilvl="0" w:tplc="0CF67A3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F67A3"/>
    <w:multiLevelType w:val="hybridMultilevel"/>
    <w:tmpl w:val="03401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7EC3C35"/>
    <w:multiLevelType w:val="hybridMultilevel"/>
    <w:tmpl w:val="C556FAE8"/>
    <w:lvl w:ilvl="0" w:tplc="624692B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214646"/>
    <w:multiLevelType w:val="hybridMultilevel"/>
    <w:tmpl w:val="8BB2903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6E77D7"/>
    <w:multiLevelType w:val="hybridMultilevel"/>
    <w:tmpl w:val="AB9C20DE"/>
    <w:lvl w:ilvl="0" w:tplc="5B265E1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C03F57"/>
    <w:multiLevelType w:val="hybridMultilevel"/>
    <w:tmpl w:val="5DAAD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B76FA5"/>
    <w:multiLevelType w:val="hybridMultilevel"/>
    <w:tmpl w:val="0980DB16"/>
    <w:lvl w:ilvl="0" w:tplc="212CD9A0">
      <w:start w:val="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150ABB"/>
    <w:multiLevelType w:val="hybridMultilevel"/>
    <w:tmpl w:val="4B7E7C8E"/>
    <w:lvl w:ilvl="0" w:tplc="5546D138">
      <w:start w:val="1"/>
      <w:numFmt w:val="bullet"/>
      <w:lvlText w:val=""/>
      <w:lvlJc w:val="left"/>
      <w:pPr>
        <w:ind w:left="927" w:hanging="360"/>
      </w:pPr>
      <w:rPr>
        <w:rFonts w:ascii="Symbol" w:hAnsi="Symbol" w:hint="default"/>
        <w:color w:val="22327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8AD156A"/>
    <w:multiLevelType w:val="multilevel"/>
    <w:tmpl w:val="8AD0B1BA"/>
    <w:styleLink w:val="CurrentList2"/>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577AC5"/>
    <w:multiLevelType w:val="hybridMultilevel"/>
    <w:tmpl w:val="2D9C3B4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9DD5E63"/>
    <w:multiLevelType w:val="multilevel"/>
    <w:tmpl w:val="B9B4ADF2"/>
    <w:styleLink w:val="CurrentList1"/>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A1251C1"/>
    <w:multiLevelType w:val="hybridMultilevel"/>
    <w:tmpl w:val="8EFE3534"/>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3245719">
    <w:abstractNumId w:val="8"/>
  </w:num>
  <w:num w:numId="2" w16cid:durableId="1345860524">
    <w:abstractNumId w:val="13"/>
  </w:num>
  <w:num w:numId="3" w16cid:durableId="1071318617">
    <w:abstractNumId w:val="9"/>
  </w:num>
  <w:num w:numId="4" w16cid:durableId="363749716">
    <w:abstractNumId w:val="2"/>
  </w:num>
  <w:num w:numId="5" w16cid:durableId="896235884">
    <w:abstractNumId w:val="12"/>
  </w:num>
  <w:num w:numId="6" w16cid:durableId="1885481679">
    <w:abstractNumId w:val="3"/>
  </w:num>
  <w:num w:numId="7" w16cid:durableId="1244605193">
    <w:abstractNumId w:val="5"/>
  </w:num>
  <w:num w:numId="8" w16cid:durableId="1197624711">
    <w:abstractNumId w:val="1"/>
  </w:num>
  <w:num w:numId="9" w16cid:durableId="449200949">
    <w:abstractNumId w:val="14"/>
  </w:num>
  <w:num w:numId="10" w16cid:durableId="856117702">
    <w:abstractNumId w:val="10"/>
  </w:num>
  <w:num w:numId="11" w16cid:durableId="1269697182">
    <w:abstractNumId w:val="11"/>
  </w:num>
  <w:num w:numId="12" w16cid:durableId="1867400964">
    <w:abstractNumId w:val="4"/>
  </w:num>
  <w:num w:numId="13" w16cid:durableId="953250371">
    <w:abstractNumId w:val="6"/>
  </w:num>
  <w:num w:numId="14" w16cid:durableId="1018653866">
    <w:abstractNumId w:val="7"/>
  </w:num>
  <w:num w:numId="15" w16cid:durableId="199730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en-AU"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E5D"/>
    <w:rsid w:val="000241A5"/>
    <w:rsid w:val="000A1D01"/>
    <w:rsid w:val="000B3D0F"/>
    <w:rsid w:val="000D2F05"/>
    <w:rsid w:val="000D7A8F"/>
    <w:rsid w:val="000F3170"/>
    <w:rsid w:val="001019DB"/>
    <w:rsid w:val="00126CD2"/>
    <w:rsid w:val="001346AD"/>
    <w:rsid w:val="00144786"/>
    <w:rsid w:val="00151B17"/>
    <w:rsid w:val="00153380"/>
    <w:rsid w:val="001612BC"/>
    <w:rsid w:val="0019057D"/>
    <w:rsid w:val="001D0A22"/>
    <w:rsid w:val="001F5DBA"/>
    <w:rsid w:val="0020037A"/>
    <w:rsid w:val="00205122"/>
    <w:rsid w:val="00221D69"/>
    <w:rsid w:val="002839BB"/>
    <w:rsid w:val="00292B70"/>
    <w:rsid w:val="00292C37"/>
    <w:rsid w:val="002C5E01"/>
    <w:rsid w:val="002E6B7A"/>
    <w:rsid w:val="002E776B"/>
    <w:rsid w:val="00325B42"/>
    <w:rsid w:val="00343447"/>
    <w:rsid w:val="00354A39"/>
    <w:rsid w:val="0037255B"/>
    <w:rsid w:val="00383FC5"/>
    <w:rsid w:val="0038702D"/>
    <w:rsid w:val="003A27EB"/>
    <w:rsid w:val="003A52D0"/>
    <w:rsid w:val="003B2B32"/>
    <w:rsid w:val="003B7740"/>
    <w:rsid w:val="003C4927"/>
    <w:rsid w:val="003D2E6C"/>
    <w:rsid w:val="003D2E6E"/>
    <w:rsid w:val="003E05C7"/>
    <w:rsid w:val="003E1828"/>
    <w:rsid w:val="003E670F"/>
    <w:rsid w:val="003E7374"/>
    <w:rsid w:val="003F0A74"/>
    <w:rsid w:val="00420361"/>
    <w:rsid w:val="00427241"/>
    <w:rsid w:val="004436BB"/>
    <w:rsid w:val="0046122C"/>
    <w:rsid w:val="00464F69"/>
    <w:rsid w:val="00482511"/>
    <w:rsid w:val="00492B34"/>
    <w:rsid w:val="00494C92"/>
    <w:rsid w:val="004D68C0"/>
    <w:rsid w:val="004F4B51"/>
    <w:rsid w:val="00520CB5"/>
    <w:rsid w:val="005679D7"/>
    <w:rsid w:val="00573708"/>
    <w:rsid w:val="005944AB"/>
    <w:rsid w:val="005B4DF3"/>
    <w:rsid w:val="005C4A22"/>
    <w:rsid w:val="005D57F3"/>
    <w:rsid w:val="005D6B1B"/>
    <w:rsid w:val="005E5943"/>
    <w:rsid w:val="00603349"/>
    <w:rsid w:val="00627788"/>
    <w:rsid w:val="00670FD1"/>
    <w:rsid w:val="00671B96"/>
    <w:rsid w:val="00694A8C"/>
    <w:rsid w:val="00696A15"/>
    <w:rsid w:val="006A1978"/>
    <w:rsid w:val="006A3E2B"/>
    <w:rsid w:val="006A4C1F"/>
    <w:rsid w:val="006A72BD"/>
    <w:rsid w:val="006C662E"/>
    <w:rsid w:val="006D0602"/>
    <w:rsid w:val="006F7FC2"/>
    <w:rsid w:val="00700BD9"/>
    <w:rsid w:val="007048CD"/>
    <w:rsid w:val="00736D48"/>
    <w:rsid w:val="00755044"/>
    <w:rsid w:val="00755358"/>
    <w:rsid w:val="00761361"/>
    <w:rsid w:val="0078161C"/>
    <w:rsid w:val="00782AB6"/>
    <w:rsid w:val="007A5208"/>
    <w:rsid w:val="007B483B"/>
    <w:rsid w:val="007D75F5"/>
    <w:rsid w:val="007F3C9A"/>
    <w:rsid w:val="0080434A"/>
    <w:rsid w:val="00814D9F"/>
    <w:rsid w:val="00821F2F"/>
    <w:rsid w:val="0082514D"/>
    <w:rsid w:val="00826C70"/>
    <w:rsid w:val="008333F3"/>
    <w:rsid w:val="00843CE9"/>
    <w:rsid w:val="00871D3A"/>
    <w:rsid w:val="008B79B2"/>
    <w:rsid w:val="008C1F87"/>
    <w:rsid w:val="008D3DB9"/>
    <w:rsid w:val="008E5C37"/>
    <w:rsid w:val="008F05F7"/>
    <w:rsid w:val="00902F7C"/>
    <w:rsid w:val="00903406"/>
    <w:rsid w:val="00904BA0"/>
    <w:rsid w:val="00905268"/>
    <w:rsid w:val="00907ADB"/>
    <w:rsid w:val="00916AAF"/>
    <w:rsid w:val="009255F5"/>
    <w:rsid w:val="0096209B"/>
    <w:rsid w:val="00963BC1"/>
    <w:rsid w:val="009727C8"/>
    <w:rsid w:val="009A5139"/>
    <w:rsid w:val="00A3697D"/>
    <w:rsid w:val="00A65B1C"/>
    <w:rsid w:val="00A845B3"/>
    <w:rsid w:val="00A93627"/>
    <w:rsid w:val="00AB6AC4"/>
    <w:rsid w:val="00AE65BC"/>
    <w:rsid w:val="00AF251A"/>
    <w:rsid w:val="00B144BE"/>
    <w:rsid w:val="00B17DBA"/>
    <w:rsid w:val="00B212BE"/>
    <w:rsid w:val="00B3438E"/>
    <w:rsid w:val="00B56FE6"/>
    <w:rsid w:val="00B62A0F"/>
    <w:rsid w:val="00B972FA"/>
    <w:rsid w:val="00BA48F0"/>
    <w:rsid w:val="00BD0BB9"/>
    <w:rsid w:val="00BD4B21"/>
    <w:rsid w:val="00C06F85"/>
    <w:rsid w:val="00C167D3"/>
    <w:rsid w:val="00C315F8"/>
    <w:rsid w:val="00C42135"/>
    <w:rsid w:val="00C5000B"/>
    <w:rsid w:val="00C64CED"/>
    <w:rsid w:val="00C73ED7"/>
    <w:rsid w:val="00C974AC"/>
    <w:rsid w:val="00CA01BB"/>
    <w:rsid w:val="00CB38C6"/>
    <w:rsid w:val="00CD3588"/>
    <w:rsid w:val="00CE0B58"/>
    <w:rsid w:val="00CF6571"/>
    <w:rsid w:val="00CF709C"/>
    <w:rsid w:val="00D1012F"/>
    <w:rsid w:val="00D2195E"/>
    <w:rsid w:val="00D248EA"/>
    <w:rsid w:val="00D50C8A"/>
    <w:rsid w:val="00D51215"/>
    <w:rsid w:val="00D70916"/>
    <w:rsid w:val="00D76F70"/>
    <w:rsid w:val="00D84594"/>
    <w:rsid w:val="00D96A5A"/>
    <w:rsid w:val="00DB1EE5"/>
    <w:rsid w:val="00DC54DC"/>
    <w:rsid w:val="00DE7DC6"/>
    <w:rsid w:val="00E066B9"/>
    <w:rsid w:val="00E073BA"/>
    <w:rsid w:val="00E13A03"/>
    <w:rsid w:val="00E20AA2"/>
    <w:rsid w:val="00E24750"/>
    <w:rsid w:val="00E40DDD"/>
    <w:rsid w:val="00E70A6A"/>
    <w:rsid w:val="00E84C55"/>
    <w:rsid w:val="00E878D2"/>
    <w:rsid w:val="00E95897"/>
    <w:rsid w:val="00F010A7"/>
    <w:rsid w:val="00F04877"/>
    <w:rsid w:val="00F16E17"/>
    <w:rsid w:val="00F357C6"/>
    <w:rsid w:val="00F361F5"/>
    <w:rsid w:val="00F42249"/>
    <w:rsid w:val="00F47A4C"/>
    <w:rsid w:val="00F57513"/>
    <w:rsid w:val="00F71FD5"/>
    <w:rsid w:val="00F74711"/>
    <w:rsid w:val="00F868B1"/>
    <w:rsid w:val="00F90B91"/>
    <w:rsid w:val="00F93F33"/>
    <w:rsid w:val="00FB2C7E"/>
    <w:rsid w:val="00FB6A39"/>
    <w:rsid w:val="00FD2902"/>
    <w:rsid w:val="0AA3D979"/>
    <w:rsid w:val="0C206369"/>
    <w:rsid w:val="269EE5DD"/>
    <w:rsid w:val="302C9FC6"/>
    <w:rsid w:val="328CBBE1"/>
    <w:rsid w:val="359F95F8"/>
    <w:rsid w:val="36FD98C5"/>
    <w:rsid w:val="38FB52A9"/>
    <w:rsid w:val="4AB3FFB8"/>
    <w:rsid w:val="56CE5D0E"/>
    <w:rsid w:val="71184C84"/>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BA48F0"/>
    <w:pPr>
      <w:keepNext/>
      <w:keepLines/>
      <w:spacing w:before="240" w:after="120"/>
      <w:outlineLvl w:val="0"/>
    </w:pPr>
    <w:rPr>
      <w:rFonts w:eastAsiaTheme="majorEastAsia" w:cstheme="majorBidi"/>
      <w:color w:val="2A3578"/>
      <w:sz w:val="48"/>
      <w:szCs w:val="32"/>
    </w:rPr>
  </w:style>
  <w:style w:type="paragraph" w:styleId="Heading2">
    <w:name w:val="heading 2"/>
    <w:basedOn w:val="Normal"/>
    <w:next w:val="Normal"/>
    <w:link w:val="Heading2Char"/>
    <w:autoRedefine/>
    <w:uiPriority w:val="9"/>
    <w:unhideWhenUsed/>
    <w:qFormat/>
    <w:rsid w:val="00696A15"/>
    <w:pPr>
      <w:keepNext/>
      <w:keepLines/>
      <w:spacing w:before="240" w:after="60"/>
      <w:outlineLvl w:val="1"/>
    </w:pPr>
    <w:rPr>
      <w:rFonts w:ascii="Avenir Next LT Pro Demi" w:eastAsiaTheme="majorEastAsia" w:hAnsi="Avenir Next LT Pro Demi" w:cstheme="majorBidi"/>
      <w:b/>
      <w:color w:val="2A3578"/>
      <w:kern w:val="0"/>
      <w:sz w:val="32"/>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845B3"/>
    <w:pPr>
      <w:keepLines/>
      <w:spacing w:before="240" w:after="120" w:line="240" w:lineRule="auto"/>
      <w:outlineLvl w:val="3"/>
    </w:pPr>
    <w:rPr>
      <w:rFonts w:ascii="Avenir Next LT Pro Demi" w:eastAsiaTheme="majorEastAsia" w:hAnsi="Avenir Next LT Pro Demi" w:cstheme="majorBidi"/>
      <w:b/>
      <w:iCs/>
      <w:color w:val="2A3578"/>
      <w:kern w:val="0"/>
      <w:sz w:val="28"/>
    </w:rPr>
  </w:style>
  <w:style w:type="paragraph" w:styleId="Heading5">
    <w:name w:val="heading 5"/>
    <w:basedOn w:val="Normal"/>
    <w:next w:val="Normal"/>
    <w:link w:val="Heading5Char"/>
    <w:autoRedefine/>
    <w:uiPriority w:val="9"/>
    <w:unhideWhenUsed/>
    <w:qFormat/>
    <w:rsid w:val="00F868B1"/>
    <w:pPr>
      <w:keepLines/>
      <w:spacing w:before="240" w:after="40"/>
      <w:outlineLvl w:val="4"/>
    </w:pPr>
    <w:rPr>
      <w:rFonts w:eastAsiaTheme="majorEastAsia" w:cstheme="majorBidi"/>
      <w:b/>
      <w:color w:val="2A3578"/>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eastAsiaTheme="majorEastAsia" w:hAnsi="Avenir Next LT Pro Demi" w:cstheme="majorBidi"/>
      <w:b/>
      <w:iCs/>
      <w:caps/>
      <w:color w:val="223279"/>
      <w:spacing w:val="10"/>
      <w:sz w:val="20"/>
    </w:rPr>
  </w:style>
  <w:style w:type="paragraph" w:styleId="Heading8">
    <w:name w:val="heading 8"/>
    <w:basedOn w:val="Normal"/>
    <w:next w:val="Normal"/>
    <w:link w:val="Heading8Char"/>
    <w:uiPriority w:val="9"/>
    <w:unhideWhenUsed/>
    <w:qFormat/>
    <w:rsid w:val="007048C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871D3A"/>
    <w:pPr>
      <w:spacing w:line="240" w:lineRule="auto"/>
      <w:contextualSpacing/>
      <w:jc w:val="right"/>
    </w:pPr>
    <w:rPr>
      <w:rFonts w:ascii="Avenir Next LT Pro Demi" w:eastAsiaTheme="majorEastAsia" w:hAnsi="Avenir Next LT Pro Demi" w:cstheme="majorBidi"/>
      <w:b/>
      <w:color w:val="2A3578"/>
      <w:spacing w:val="-10"/>
      <w:kern w:val="28"/>
      <w:sz w:val="52"/>
      <w:szCs w:val="56"/>
    </w:rPr>
  </w:style>
  <w:style w:type="character" w:customStyle="1" w:styleId="TitleChar">
    <w:name w:val="Title Char"/>
    <w:basedOn w:val="DefaultParagraphFont"/>
    <w:link w:val="Title"/>
    <w:uiPriority w:val="10"/>
    <w:rsid w:val="00871D3A"/>
    <w:rPr>
      <w:rFonts w:ascii="Avenir Next LT Pro Demi" w:eastAsiaTheme="majorEastAsia" w:hAnsi="Avenir Next LT Pro Demi" w:cstheme="majorBidi"/>
      <w:b/>
      <w:color w:val="2A3578"/>
      <w:spacing w:val="-10"/>
      <w:kern w:val="28"/>
      <w:sz w:val="52"/>
      <w:szCs w:val="56"/>
      <w:lang w:eastAsia="en-US" w:bidi="ar-SA"/>
    </w:rPr>
  </w:style>
  <w:style w:type="character" w:customStyle="1" w:styleId="Heading1Char">
    <w:name w:val="Heading 1 Char"/>
    <w:basedOn w:val="DefaultParagraphFont"/>
    <w:link w:val="Heading1"/>
    <w:uiPriority w:val="9"/>
    <w:rsid w:val="00BA48F0"/>
    <w:rPr>
      <w:rFonts w:ascii="Avenir Next LT Pro" w:eastAsiaTheme="majorEastAsia" w:hAnsi="Avenir Next LT Pro" w:cstheme="majorBidi"/>
      <w:b w:val="0"/>
      <w:i w:val="0"/>
      <w:color w:val="2A3578"/>
      <w:kern w:val="2"/>
      <w:sz w:val="48"/>
      <w:szCs w:val="32"/>
      <w:lang w:eastAsia="en-US" w:bidi="ar-SA"/>
    </w:rPr>
  </w:style>
  <w:style w:type="character" w:customStyle="1" w:styleId="Heading2Char">
    <w:name w:val="Heading 2 Char"/>
    <w:basedOn w:val="DefaultParagraphFont"/>
    <w:link w:val="Heading2"/>
    <w:uiPriority w:val="9"/>
    <w:rsid w:val="00696A15"/>
    <w:rPr>
      <w:rFonts w:ascii="Avenir Next LT Pro Demi" w:eastAsiaTheme="majorEastAsia" w:hAnsi="Avenir Next LT Pro Demi" w:cstheme="majorBidi"/>
      <w:b/>
      <w:i w:val="0"/>
      <w:color w:val="2A3578"/>
      <w:sz w:val="32"/>
      <w:szCs w:val="26"/>
      <w:lang w:eastAsia="en-US" w:bidi="ar-SA"/>
    </w:rPr>
  </w:style>
  <w:style w:type="character" w:customStyle="1" w:styleId="Heading3Char">
    <w:name w:val="Heading 3 Char"/>
    <w:basedOn w:val="DefaultParagraphFont"/>
    <w:link w:val="Heading3"/>
    <w:uiPriority w:val="9"/>
    <w:rsid w:val="00F868B1"/>
    <w:rPr>
      <w:rFonts w:ascii="Avenir Next LT Pro" w:eastAsiaTheme="majorEastAsia" w:hAnsi="Avenir Next LT Pro" w:cstheme="majorBidi"/>
      <w:b/>
      <w:caps/>
      <w:color w:val="2A3578"/>
      <w:spacing w:val="10"/>
      <w:sz w:val="24"/>
      <w:szCs w:val="24"/>
      <w:lang w:eastAsia="en-US" w:bidi="ar-SA"/>
    </w:rPr>
  </w:style>
  <w:style w:type="character" w:customStyle="1" w:styleId="Heading4Char">
    <w:name w:val="Heading 4 Char"/>
    <w:basedOn w:val="DefaultParagraphFont"/>
    <w:link w:val="Heading4"/>
    <w:uiPriority w:val="9"/>
    <w:rsid w:val="00A845B3"/>
    <w:rPr>
      <w:rFonts w:ascii="Avenir Next LT Pro Demi" w:eastAsiaTheme="majorEastAsia" w:hAnsi="Avenir Next LT Pro Demi" w:cstheme="majorBidi"/>
      <w:b/>
      <w:iCs/>
      <w:color w:val="2A3578"/>
      <w:sz w:val="28"/>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F868B1"/>
    <w:rPr>
      <w:rFonts w:ascii="Avenir Next LT Pro" w:eastAsiaTheme="majorEastAsia" w:hAnsi="Avenir Next LT Pro" w:cstheme="majorBidi"/>
      <w:b/>
      <w:color w:val="2A3578"/>
      <w:kern w:val="2"/>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38702D"/>
    <w:pPr>
      <w:numPr>
        <w:ilvl w:val="1"/>
      </w:numPr>
    </w:pPr>
    <w:rPr>
      <w:rFonts w:eastAsiaTheme="minorEastAsia" w:cstheme="minorBidi"/>
      <w:color w:val="5A5A5A" w:themeColor="text1" w:themeTint="A5"/>
      <w:kern w:val="0"/>
      <w:sz w:val="20"/>
      <w:szCs w:val="20"/>
    </w:rPr>
  </w:style>
  <w:style w:type="character" w:customStyle="1" w:styleId="SubtitleChar">
    <w:name w:val="Subtitle Char"/>
    <w:basedOn w:val="DefaultParagraphFont"/>
    <w:link w:val="Subtitle"/>
    <w:uiPriority w:val="11"/>
    <w:rsid w:val="0038702D"/>
    <w:rPr>
      <w:rFonts w:ascii="Avenir Next LT Pro" w:eastAsiaTheme="minorEastAsia" w:hAnsi="Avenir Next LT Pro" w:cstheme="minorBidi"/>
      <w:b w:val="0"/>
      <w:i w:val="0"/>
      <w:color w:val="5A5A5A" w:themeColor="text1" w:themeTint="A5"/>
      <w:sz w:val="24"/>
      <w:lang w:eastAsia="en-US" w:bidi="ar-SA"/>
    </w:rPr>
  </w:style>
  <w:style w:type="character" w:customStyle="1" w:styleId="Heading6Char">
    <w:name w:val="Heading 6 Char"/>
    <w:aliases w:val="Scripture Reference Char"/>
    <w:basedOn w:val="DefaultParagraphFont"/>
    <w:link w:val="Heading6"/>
    <w:uiPriority w:val="9"/>
    <w:rsid w:val="007048CD"/>
    <w:rPr>
      <w:rFonts w:ascii="Avenir Next LT Pro" w:eastAsiaTheme="majorEastAsia" w:hAnsi="Avenir Next LT Pro" w:cstheme="majorBidi"/>
      <w:b/>
      <w:i w:val="0"/>
      <w:color w:val="223279"/>
      <w:kern w:val="2"/>
      <w:sz w:val="22"/>
      <w:szCs w:val="22"/>
      <w:lang w:eastAsia="en-US" w:bidi="ar-SA"/>
    </w:rPr>
  </w:style>
  <w:style w:type="character" w:customStyle="1" w:styleId="Heading7Char">
    <w:name w:val="Heading 7 Char"/>
    <w:basedOn w:val="DefaultParagraphFont"/>
    <w:link w:val="Heading7"/>
    <w:uiPriority w:val="9"/>
    <w:rsid w:val="006A72BD"/>
    <w:rPr>
      <w:rFonts w:ascii="Avenir Next LT Pro Demi" w:eastAsiaTheme="majorEastAsia" w:hAnsi="Avenir Next LT Pro Demi"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sz="4" w:space="10" w:color="4472C4" w:themeColor="accent1"/>
        <w:bottom w:val="single" w:sz="4" w:space="10" w:color="4472C4" w:themeColor="accent1"/>
      </w:pBdr>
      <w:spacing w:before="360" w:after="360"/>
      <w:ind w:left="864" w:right="864"/>
      <w:jc w:val="center"/>
    </w:pPr>
    <w:rPr>
      <w:i/>
      <w:iCs/>
      <w:color w:val="223279"/>
      <w:sz w:val="28"/>
    </w:rPr>
  </w:style>
  <w:style w:type="character" w:customStyle="1" w:styleId="IntenseQuoteChar">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customStyle="1" w:styleId="QuoteChar">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customStyle="1" w:styleId="Heading8Char">
    <w:name w:val="Heading 8 Char"/>
    <w:basedOn w:val="DefaultParagraphFont"/>
    <w:link w:val="Heading8"/>
    <w:uiPriority w:val="9"/>
    <w:rsid w:val="007048CD"/>
    <w:rPr>
      <w:rFonts w:asciiTheme="majorHAnsi" w:eastAsiaTheme="majorEastAsia" w:hAnsiTheme="majorHAnsi" w:cstheme="majorBidi"/>
      <w:b w:val="0"/>
      <w:i w:val="0"/>
      <w:color w:val="272727" w:themeColor="text1" w:themeTint="D8"/>
      <w:kern w:val="2"/>
      <w:sz w:val="21"/>
      <w:szCs w:val="21"/>
      <w:lang w:eastAsia="en-US" w:bidi="ar-SA"/>
    </w:rPr>
  </w:style>
  <w:style w:type="paragraph" w:styleId="ListParagraph">
    <w:name w:val="List Paragraph"/>
    <w:basedOn w:val="Normal"/>
    <w:autoRedefine/>
    <w:uiPriority w:val="34"/>
    <w:qFormat/>
    <w:rsid w:val="005D6B1B"/>
    <w:pPr>
      <w:numPr>
        <w:numId w:val="15"/>
      </w:numPr>
      <w:contextualSpacing/>
    </w:pPr>
  </w:style>
  <w:style w:type="numbering" w:customStyle="1" w:styleId="CurrentList1">
    <w:name w:val="Current List1"/>
    <w:uiPriority w:val="99"/>
    <w:rsid w:val="00420361"/>
    <w:pPr>
      <w:numPr>
        <w:numId w:val="2"/>
      </w:numPr>
    </w:pPr>
  </w:style>
  <w:style w:type="numbering" w:customStyle="1" w:styleId="CurrentList2">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DC54DC"/>
    <w:rPr>
      <w:rFonts w:asciiTheme="minorHAnsi" w:eastAsiaTheme="minorHAnsi" w:hAnsi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eastAsiaTheme="minorHAnsi" w:hAnsiTheme="minorHAnsi" w:cstheme="minorBidi"/>
      <w:kern w:val="0"/>
      <w:sz w:val="20"/>
      <w:szCs w:val="20"/>
    </w:rPr>
  </w:style>
  <w:style w:type="character" w:customStyle="1" w:styleId="CommentTextChar">
    <w:name w:val="Comment Text Char"/>
    <w:basedOn w:val="DefaultParagraphFont"/>
    <w:link w:val="CommentText"/>
    <w:uiPriority w:val="99"/>
    <w:rsid w:val="00DC54DC"/>
    <w:rPr>
      <w:rFonts w:asciiTheme="minorHAnsi" w:eastAsiaTheme="minorHAnsi" w:hAnsi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JCSLHR Word Template.dotx</Template>
  <TotalTime>24</TotalTime>
  <Pages>9</Pages>
  <Words>2659</Words>
  <Characters>12155</Characters>
  <Application>Microsoft Office Word</Application>
  <DocSecurity>0</DocSecurity>
  <Lines>270</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Anna Bramble</cp:lastModifiedBy>
  <cp:revision>46</cp:revision>
  <dcterms:created xsi:type="dcterms:W3CDTF">2024-05-29T01:28:00Z</dcterms:created>
  <dcterms:modified xsi:type="dcterms:W3CDTF">2024-05-29T01:55:00Z</dcterms:modified>
</cp:coreProperties>
</file>